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D624" w14:textId="42DEDD94" w:rsidR="00FF3BDA" w:rsidRDefault="00FF3BDA" w:rsidP="00FF3B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3366F">
        <w:rPr>
          <w:rFonts w:ascii="Arial" w:hAnsi="Arial" w:cs="Arial"/>
          <w:b/>
          <w:sz w:val="22"/>
          <w:szCs w:val="22"/>
        </w:rPr>
        <w:t>2251</w:t>
      </w:r>
    </w:p>
    <w:p w14:paraId="5CBC10B2" w14:textId="15E2C387" w:rsidR="00FF3BDA" w:rsidRDefault="00FF3BDA" w:rsidP="00FF3BD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</w:t>
      </w:r>
      <w:r w:rsidR="004D6142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</w:t>
      </w:r>
      <w:r w:rsidR="004D6142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May 2025</w:t>
      </w:r>
    </w:p>
    <w:p w14:paraId="35D972E7" w14:textId="77777777" w:rsidR="00FF3BDA" w:rsidRDefault="00FF3BDA" w:rsidP="00FF3BDA">
      <w:pPr>
        <w:rPr>
          <w:noProof/>
        </w:rPr>
      </w:pPr>
    </w:p>
    <w:p w14:paraId="2DFDB1CD" w14:textId="77777777" w:rsidR="007B0DC5" w:rsidRDefault="007B0DC5" w:rsidP="007B0DC5">
      <w:pPr>
        <w:rPr>
          <w:noProof/>
        </w:rPr>
      </w:pPr>
    </w:p>
    <w:p w14:paraId="789AC96E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52E777F" w14:textId="6B619E0B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Update to S3-251890 on CAPIF-interconnection</w:t>
      </w:r>
    </w:p>
    <w:p w14:paraId="42AB2AC3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945CB2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45B4FB0B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33.122</w:t>
      </w:r>
    </w:p>
    <w:p w14:paraId="4B0FC1CB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19.0.0</w:t>
      </w:r>
    </w:p>
    <w:p w14:paraId="368A58B2" w14:textId="77777777" w:rsidR="007B0DC5" w:rsidRDefault="007B0DC5" w:rsidP="007B0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CAPIF_Ph3_sec </w:t>
      </w:r>
    </w:p>
    <w:p w14:paraId="7479773B" w14:textId="77777777" w:rsidR="007B0DC5" w:rsidRDefault="007B0DC5" w:rsidP="007B0D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E01914" w14:textId="77777777" w:rsidR="007B0DC5" w:rsidRDefault="007B0DC5" w:rsidP="007B0DC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19D385" w14:textId="77777777" w:rsidR="00FF3BDA" w:rsidRDefault="00FF3BDA" w:rsidP="00FF3BDA">
      <w:pPr>
        <w:rPr>
          <w:noProof/>
        </w:rPr>
      </w:pPr>
    </w:p>
    <w:p w14:paraId="63D479B8" w14:textId="40AAA56F" w:rsidR="00FF3BDA" w:rsidRDefault="00FF3BDA" w:rsidP="00FF3BDA">
      <w:pPr>
        <w:rPr>
          <w:noProof/>
        </w:rPr>
      </w:pPr>
      <w:r w:rsidRPr="007B0DC5">
        <w:rPr>
          <w:noProof/>
          <w:highlight w:val="yellow"/>
        </w:rPr>
        <w:t xml:space="preserve">pCR to S3-251890 Living CR on </w:t>
      </w:r>
      <w:r w:rsidR="007B0DC5" w:rsidRPr="007B0DC5">
        <w:rPr>
          <w:noProof/>
          <w:highlight w:val="yellow"/>
        </w:rPr>
        <w:t>CAPIF-interconnection</w:t>
      </w:r>
    </w:p>
    <w:p w14:paraId="7115C6A1" w14:textId="1A60F6E5" w:rsidR="00FF3BDA" w:rsidRDefault="00FF3BDA" w:rsidP="00FF3BDA">
      <w:pPr>
        <w:rPr>
          <w:noProof/>
        </w:rPr>
      </w:pPr>
      <w:r>
        <w:rPr>
          <w:noProof/>
        </w:rPr>
        <w:t xml:space="preserve">Changes on top of joint pre-work are marked </w:t>
      </w:r>
      <w:r w:rsidRPr="00FF3BDA">
        <w:rPr>
          <w:noProof/>
          <w:highlight w:val="cyan"/>
        </w:rPr>
        <w:t>blue</w:t>
      </w:r>
      <w:r>
        <w:rPr>
          <w:noProof/>
        </w:rPr>
        <w:t>.</w:t>
      </w: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8DC560" w14:textId="77777777" w:rsidR="006E2890" w:rsidRDefault="006E2890" w:rsidP="006E2890">
      <w:pPr>
        <w:pStyle w:val="Heading2"/>
      </w:pPr>
      <w:r w:rsidRPr="008F3E79">
        <w:t>6.</w:t>
      </w:r>
      <w:r>
        <w:t>X</w:t>
      </w:r>
      <w:r w:rsidRPr="008F3E79">
        <w:tab/>
        <w:t>Security procedures for CAPIF</w:t>
      </w:r>
      <w:r>
        <w:t xml:space="preserve"> interconnection</w:t>
      </w:r>
    </w:p>
    <w:p w14:paraId="1FD9FD5F" w14:textId="77777777" w:rsidR="006E2890" w:rsidRDefault="006E2890" w:rsidP="006E2890">
      <w:pPr>
        <w:pStyle w:val="Heading3"/>
      </w:pPr>
      <w:r w:rsidRPr="002E38E8">
        <w:t>6.</w:t>
      </w:r>
      <w:r>
        <w:t>X</w:t>
      </w:r>
      <w:r w:rsidRPr="002E38E8">
        <w:t>.1</w:t>
      </w:r>
      <w:r w:rsidRPr="002E38E8">
        <w:tab/>
        <w:t>General</w:t>
      </w:r>
    </w:p>
    <w:p w14:paraId="08D9E4FB" w14:textId="41276458" w:rsidR="006E2890" w:rsidRDefault="006E2890" w:rsidP="006E2890">
      <w:r>
        <w:rPr>
          <w:noProof/>
          <w:lang w:val="en-US"/>
        </w:rPr>
        <w:t>T</w:t>
      </w:r>
      <w:r w:rsidRPr="00F76FE3">
        <w:rPr>
          <w:noProof/>
          <w:lang w:val="en-US"/>
        </w:rPr>
        <w:t xml:space="preserve">he </w:t>
      </w:r>
      <w:r>
        <w:rPr>
          <w:noProof/>
          <w:lang w:val="en-US"/>
        </w:rPr>
        <w:t>CAPIF provider A and CAPIF provider B host the CAPIF in their trust domains as specified in clause 6.2.2 in TS 23.222 [</w:t>
      </w:r>
      <w:ins w:id="0" w:author="Samsung" w:date="2025-04-29T10:27:00Z">
        <w:r w:rsidR="00822957">
          <w:rPr>
            <w:noProof/>
            <w:highlight w:val="yellow"/>
            <w:lang w:val="en-US"/>
          </w:rPr>
          <w:t>3</w:t>
        </w:r>
      </w:ins>
      <w:del w:id="1" w:author="Samsung" w:date="2025-04-29T10:27:00Z">
        <w:r w:rsidRPr="00E46D25" w:rsidDel="00822957">
          <w:rPr>
            <w:noProof/>
            <w:highlight w:val="yellow"/>
            <w:lang w:val="en-US"/>
          </w:rPr>
          <w:delText>xx</w:delText>
        </w:r>
      </w:del>
      <w:r>
        <w:rPr>
          <w:noProof/>
          <w:lang w:val="en-US"/>
        </w:rPr>
        <w:t xml:space="preserve">]. </w:t>
      </w:r>
      <w:r>
        <w:t>The designated CAPIF core function of the CAPIF provider A interconnects with the designated CAPIF core function of the CAPIF provider B over CAPIF-6/6e interface.</w:t>
      </w:r>
    </w:p>
    <w:p w14:paraId="2A321EE4" w14:textId="3C3254DA" w:rsidR="006E2890" w:rsidRDefault="00F6725C" w:rsidP="006E2890">
      <w:r>
        <w:t>The following clauses 6.</w:t>
      </w:r>
      <w:r w:rsidRPr="00B7324E">
        <w:rPr>
          <w:highlight w:val="cyan"/>
        </w:rPr>
        <w:t>X</w:t>
      </w:r>
      <w:r>
        <w:t>.2 and 6.</w:t>
      </w:r>
      <w:r w:rsidRPr="00B7324E">
        <w:rPr>
          <w:highlight w:val="cyan"/>
        </w:rPr>
        <w:t>X</w:t>
      </w:r>
      <w:r>
        <w:t xml:space="preserve">.3 </w:t>
      </w:r>
      <w:del w:id="2" w:author="Nokia" w:date="2025-05-09T12:35:00Z" w16du:dateUtc="2025-05-09T10:35:00Z">
        <w:r w:rsidRPr="00B7324E" w:rsidDel="00B7324E">
          <w:rPr>
            <w:highlight w:val="cyan"/>
          </w:rPr>
          <w:delText xml:space="preserve">details </w:delText>
        </w:r>
      </w:del>
      <w:ins w:id="3" w:author="Nokia" w:date="2025-05-09T12:35:00Z" w16du:dateUtc="2025-05-09T10:35:00Z">
        <w:r w:rsidR="00B7324E" w:rsidRPr="00B7324E">
          <w:rPr>
            <w:highlight w:val="cyan"/>
          </w:rPr>
          <w:t>detail</w:t>
        </w:r>
        <w:r w:rsidR="00B7324E">
          <w:t xml:space="preserve"> </w:t>
        </w:r>
      </w:ins>
      <w:r>
        <w:t>security aspects of the scenario where</w:t>
      </w:r>
      <w:del w:id="4" w:author="Nokia" w:date="2025-05-09T12:36:00Z" w16du:dateUtc="2025-05-09T10:36:00Z">
        <w:r w:rsidRPr="00B7324E" w:rsidDel="00B7324E">
          <w:rPr>
            <w:highlight w:val="cyan"/>
          </w:rPr>
          <w:delText xml:space="preserve">, </w:delText>
        </w:r>
        <w:r w:rsidR="006E2890" w:rsidRPr="00B7324E" w:rsidDel="00B7324E">
          <w:rPr>
            <w:highlight w:val="cyan"/>
          </w:rPr>
          <w:delText>that</w:delText>
        </w:r>
      </w:del>
      <w:r w:rsidR="006E2890">
        <w:t xml:space="preserve"> </w:t>
      </w:r>
      <w:r w:rsidR="006E2890" w:rsidRPr="00E46D25">
        <w:t>the API invoker is onboarded to CCF-</w:t>
      </w:r>
      <w:r>
        <w:t>B</w:t>
      </w:r>
      <w:r w:rsidR="006E2890">
        <w:t xml:space="preserve"> of the CAPIF provider </w:t>
      </w:r>
      <w:proofErr w:type="gramStart"/>
      <w:r>
        <w:t>B</w:t>
      </w:r>
      <w:proofErr w:type="gramEnd"/>
      <w:r w:rsidR="006E2890" w:rsidRPr="00E46D25">
        <w:t xml:space="preserve"> and the target AEF is registered to CCF-</w:t>
      </w:r>
      <w:r>
        <w:t>A</w:t>
      </w:r>
      <w:r w:rsidR="006E2890">
        <w:t xml:space="preserve"> of CAPIF provider </w:t>
      </w:r>
      <w:r>
        <w:t>A</w:t>
      </w:r>
      <w:r w:rsidR="006E2890" w:rsidRPr="00E46D25">
        <w:t>.</w:t>
      </w:r>
    </w:p>
    <w:p w14:paraId="5FD7E306" w14:textId="77777777" w:rsidR="006E2890" w:rsidRDefault="006E2890" w:rsidP="006E2890">
      <w:pPr>
        <w:pStyle w:val="Heading3"/>
      </w:pPr>
      <w:r w:rsidRPr="002E38E8">
        <w:t>6.</w:t>
      </w:r>
      <w:r>
        <w:t>X.2</w:t>
      </w:r>
      <w:r>
        <w:tab/>
        <w:t>Security method negotiation</w:t>
      </w:r>
    </w:p>
    <w:p w14:paraId="61740083" w14:textId="77777777" w:rsidR="00F6725C" w:rsidRDefault="00F6725C" w:rsidP="00F6725C">
      <w:r w:rsidRPr="00496D40">
        <w:t>For securit</w:t>
      </w:r>
      <w:r>
        <w:t>y method negotiation procedure in CAPIF interconnection, clause 6.3.1.2 shall be followed with the following enhancement:</w:t>
      </w:r>
    </w:p>
    <w:p w14:paraId="3A448552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The API invoker shall send the security method request to the CCF-B.</w:t>
      </w:r>
    </w:p>
    <w:p w14:paraId="71BB6B8F" w14:textId="10F925AF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in possession of the security method(s) as specified in clause 8.25.3.1 of TS 23.222 [</w:t>
      </w:r>
      <w:ins w:id="5" w:author="Samsung" w:date="2025-04-29T10:27:00Z">
        <w:r w:rsidR="00822957">
          <w:rPr>
            <w:highlight w:val="yellow"/>
          </w:rPr>
          <w:t>3</w:t>
        </w:r>
      </w:ins>
      <w:del w:id="6" w:author="Samsung" w:date="2025-04-29T10:27:00Z">
        <w:r w:rsidRPr="00791CDB" w:rsidDel="00822957">
          <w:rPr>
            <w:highlight w:val="yellow"/>
          </w:rPr>
          <w:delText>xx</w:delText>
        </w:r>
      </w:del>
      <w:r>
        <w:t>],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0D4B189A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not in possession of the security method(s), b</w:t>
      </w:r>
      <w:r w:rsidRPr="00BF63DC">
        <w:t>ased on the AEF detail</w:t>
      </w:r>
      <w:r>
        <w:t>s received from the API invoker, CCF-B</w:t>
      </w:r>
      <w:r w:rsidRPr="00BF63DC">
        <w:t xml:space="preserve"> identifies the CCF-A</w:t>
      </w:r>
      <w:r>
        <w:t xml:space="preserve"> </w:t>
      </w:r>
      <w:r w:rsidRPr="00BF63DC">
        <w:t xml:space="preserve">where the AEF is registered and </w:t>
      </w:r>
      <w:r>
        <w:t xml:space="preserve">sends </w:t>
      </w:r>
      <w:r w:rsidRPr="00BF63DC">
        <w:t>the request</w:t>
      </w:r>
      <w:r>
        <w:t xml:space="preserve"> </w:t>
      </w:r>
      <w:r w:rsidRPr="00BF63DC">
        <w:t>to CCF-A</w:t>
      </w:r>
      <w:r>
        <w:t xml:space="preserve"> to either get the supported list of security method(s) of AEF or to get a selected security method</w:t>
      </w:r>
      <w:r w:rsidRPr="00BF63DC">
        <w:t>.</w:t>
      </w:r>
      <w:r>
        <w:t xml:space="preserve"> The request to CCF-A shall include AEF details and may include the API invoker ID and security method supported by API invoker (e.g., to enable CCF-A to select the security method). The </w:t>
      </w:r>
      <w:r w:rsidRPr="007E26A9">
        <w:t xml:space="preserve">CCF-A </w:t>
      </w:r>
      <w:r>
        <w:t>shall provide to CCF-B either the list of supported security methods of AEF or the selected security method. If the list of supported security methods of AEF is received, the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48C24F96" w14:textId="59EDA7CC" w:rsidR="00F6725C" w:rsidRP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E38E8">
        <w:t xml:space="preserve">The </w:t>
      </w:r>
      <w:r>
        <w:t xml:space="preserve">CCF-B </w:t>
      </w:r>
      <w:r w:rsidRPr="002E38E8">
        <w:t>shall send Security Method Response message to the API invoker</w:t>
      </w:r>
      <w:r>
        <w:t xml:space="preserve"> </w:t>
      </w:r>
      <w:r w:rsidRPr="002E38E8">
        <w:t>indicating the selected security method for each AEF</w:t>
      </w:r>
      <w:r>
        <w:t>.</w:t>
      </w:r>
    </w:p>
    <w:p w14:paraId="782D40FB" w14:textId="0523FA10" w:rsidR="006E2890" w:rsidRDefault="006E2890" w:rsidP="006E2890">
      <w:pPr>
        <w:pStyle w:val="B1"/>
      </w:pPr>
    </w:p>
    <w:p w14:paraId="7B22DB49" w14:textId="503CF2B5" w:rsidR="006E2890" w:rsidRPr="00BE4724" w:rsidRDefault="006E2890" w:rsidP="006E2890">
      <w:pPr>
        <w:pStyle w:val="Heading3"/>
      </w:pPr>
      <w:r w:rsidRPr="002E38E8">
        <w:t>6.</w:t>
      </w:r>
      <w:r>
        <w:t>X.</w:t>
      </w:r>
      <w:r w:rsidR="00767B64">
        <w:t>3</w:t>
      </w:r>
      <w:r>
        <w:tab/>
        <w:t>Authentication and authorization procedure</w:t>
      </w:r>
    </w:p>
    <w:p w14:paraId="03437456" w14:textId="472AD767" w:rsidR="006E2890" w:rsidRDefault="006E2890" w:rsidP="006E2890">
      <w:r>
        <w:t xml:space="preserve">For the mutual authentication between the API invoker onboarded to </w:t>
      </w:r>
      <w:r w:rsidR="00F6725C">
        <w:t>CCF-B</w:t>
      </w:r>
      <w:r>
        <w:t xml:space="preserve"> in CAPIF provider </w:t>
      </w:r>
      <w:r w:rsidR="00767B64">
        <w:t>B</w:t>
      </w:r>
      <w:r>
        <w:t xml:space="preserve"> and AEF registered to the </w:t>
      </w:r>
      <w:r w:rsidR="00767B64">
        <w:t xml:space="preserve">CCF-A </w:t>
      </w:r>
      <w:r>
        <w:t xml:space="preserve">in CAPIF provider </w:t>
      </w:r>
      <w:r w:rsidR="00767B64">
        <w:t>A</w:t>
      </w:r>
      <w:r>
        <w:t xml:space="preserve">, the procedures as defined in clause 6.5.2 shall be followed with the enhancements as specified in </w:t>
      </w:r>
      <w:del w:id="7" w:author="Nokia" w:date="2025-05-11T19:28:00Z" w16du:dateUtc="2025-05-11T17:28:00Z">
        <w:r w:rsidRPr="006D7978" w:rsidDel="003B7A33">
          <w:rPr>
            <w:highlight w:val="cyan"/>
          </w:rPr>
          <w:delText>clause 6.X.</w:delText>
        </w:r>
        <w:r w:rsidR="00767B64" w:rsidRPr="006D7978" w:rsidDel="003B7A33">
          <w:rPr>
            <w:highlight w:val="cyan"/>
          </w:rPr>
          <w:delText>3</w:delText>
        </w:r>
        <w:r w:rsidRPr="006D7978" w:rsidDel="003B7A33">
          <w:rPr>
            <w:highlight w:val="cyan"/>
          </w:rPr>
          <w:delText>.1</w:delText>
        </w:r>
        <w:r w:rsidR="00767B64" w:rsidRPr="006D7978" w:rsidDel="003B7A33">
          <w:rPr>
            <w:highlight w:val="cyan"/>
          </w:rPr>
          <w:delText>,</w:delText>
        </w:r>
        <w:r w:rsidRPr="006D7978" w:rsidDel="003B7A33">
          <w:rPr>
            <w:highlight w:val="cyan"/>
          </w:rPr>
          <w:delText xml:space="preserve"> 6.X.</w:delText>
        </w:r>
        <w:r w:rsidR="00767B64" w:rsidRPr="006D7978" w:rsidDel="003B7A33">
          <w:rPr>
            <w:highlight w:val="cyan"/>
          </w:rPr>
          <w:delText>3</w:delText>
        </w:r>
        <w:r w:rsidRPr="006D7978" w:rsidDel="003B7A33">
          <w:rPr>
            <w:highlight w:val="cyan"/>
          </w:rPr>
          <w:delText>.2</w:delText>
        </w:r>
        <w:r w:rsidR="00767B64" w:rsidRPr="006D7978" w:rsidDel="003B7A33">
          <w:rPr>
            <w:highlight w:val="cyan"/>
          </w:rPr>
          <w:delText xml:space="preserve"> and 6.X.3.3</w:delText>
        </w:r>
      </w:del>
      <w:ins w:id="8" w:author="Nokia" w:date="2025-05-11T19:28:00Z" w16du:dateUtc="2025-05-11T17:28:00Z">
        <w:r w:rsidR="003B7A33" w:rsidRPr="006D7978">
          <w:rPr>
            <w:highlight w:val="cyan"/>
          </w:rPr>
          <w:t>in thi</w:t>
        </w:r>
        <w:r w:rsidR="006D7978" w:rsidRPr="006D7978">
          <w:rPr>
            <w:highlight w:val="cyan"/>
          </w:rPr>
          <w:t>s clause</w:t>
        </w:r>
      </w:ins>
      <w:r>
        <w:t>.</w:t>
      </w:r>
    </w:p>
    <w:p w14:paraId="186DE8E9" w14:textId="10504609" w:rsidR="00767B64" w:rsidRPr="00EB6604" w:rsidDel="006D7978" w:rsidRDefault="00767B64" w:rsidP="00767B64">
      <w:pPr>
        <w:pStyle w:val="EditorsNote"/>
        <w:rPr>
          <w:del w:id="9" w:author="Nokia" w:date="2025-05-11T19:28:00Z" w16du:dateUtc="2025-05-11T17:28:00Z"/>
        </w:rPr>
      </w:pPr>
      <w:del w:id="10" w:author="Nokia" w:date="2025-05-11T19:28:00Z" w16du:dateUtc="2025-05-11T17:28:00Z">
        <w:r w:rsidRPr="006D7978" w:rsidDel="006D7978">
          <w:rPr>
            <w:highlight w:val="cyan"/>
          </w:rPr>
          <w:delText>Editor’s Note: Security procedure for CAPIF RNAA interconnection is FFS.</w:delText>
        </w:r>
        <w:r w:rsidDel="006D7978">
          <w:delText xml:space="preserve"> </w:delText>
        </w:r>
      </w:del>
    </w:p>
    <w:p w14:paraId="4EE3E8FC" w14:textId="77777777" w:rsidR="00767B64" w:rsidRPr="00EB6604" w:rsidRDefault="00767B64" w:rsidP="006E2890"/>
    <w:p w14:paraId="4DD2C19C" w14:textId="56D735F3" w:rsidR="006E2890" w:rsidRDefault="006E2890" w:rsidP="006E2890">
      <w:pPr>
        <w:pStyle w:val="Heading4"/>
      </w:pPr>
      <w:r w:rsidRPr="002E38E8">
        <w:t>6.</w:t>
      </w:r>
      <w:r>
        <w:t>X.</w:t>
      </w:r>
      <w:r w:rsidR="00767B64">
        <w:t>3</w:t>
      </w:r>
      <w:r w:rsidRPr="002E38E8">
        <w:t>.1</w:t>
      </w:r>
      <w:r w:rsidRPr="002E38E8">
        <w:tab/>
      </w:r>
      <w:r>
        <w:t xml:space="preserve">Method 1: </w:t>
      </w:r>
      <w:r w:rsidR="00767B64">
        <w:t xml:space="preserve">Using </w:t>
      </w:r>
      <w:r w:rsidRPr="002E38E8">
        <w:t>TLS-PSK</w:t>
      </w:r>
    </w:p>
    <w:p w14:paraId="34139202" w14:textId="455B6A63" w:rsidR="00767B64" w:rsidDel="00D23CC1" w:rsidRDefault="00767B64" w:rsidP="00767B64">
      <w:pPr>
        <w:pStyle w:val="EditorsNote"/>
        <w:rPr>
          <w:del w:id="11" w:author="Samsung" w:date="2025-04-29T10:04:00Z"/>
        </w:rPr>
      </w:pPr>
      <w:del w:id="12" w:author="Samsung" w:date="2025-04-29T10:04:00Z">
        <w:r w:rsidDel="00D23CC1">
          <w:delText>Editor’s Note: How the API invoker knows that it should send the CCF-B ID to AEF of CCF-A is FFS.</w:delText>
        </w:r>
      </w:del>
    </w:p>
    <w:p w14:paraId="6DD536A2" w14:textId="7D5A3B4C" w:rsidR="00767B64" w:rsidRDefault="00767B64" w:rsidP="00767B64">
      <w:pPr>
        <w:pStyle w:val="EditorsNote"/>
      </w:pPr>
      <w:del w:id="13" w:author="Samsung" w:date="2025-04-29T10:04:00Z">
        <w:r w:rsidRPr="003B4B33" w:rsidDel="00D23CC1">
          <w:delText xml:space="preserve">Editor’s Note: </w:delText>
        </w:r>
        <w:r w:rsidDel="00D23CC1">
          <w:delText xml:space="preserve">How the API invoker knows that certain service APIs are offered by different CCF </w:delText>
        </w:r>
        <w:r w:rsidRPr="003B4B33" w:rsidDel="00D23CC1">
          <w:delText>is FFS.</w:delText>
        </w:r>
      </w:del>
    </w:p>
    <w:p w14:paraId="279DD1E0" w14:textId="60B6A936" w:rsidR="00767B64" w:rsidRDefault="00407A8E" w:rsidP="00C14CF3">
      <w:ins w:id="14" w:author="Nokia" w:date="2025-05-11T19:29:00Z" w16du:dateUtc="2025-05-11T17:29:00Z">
        <w:r w:rsidRPr="00515230">
          <w:rPr>
            <w:highlight w:val="cyan"/>
          </w:rPr>
          <w:t xml:space="preserve">The </w:t>
        </w:r>
      </w:ins>
      <w:ins w:id="15" w:author="Nokia" w:date="2025-05-11T19:57:00Z" w16du:dateUtc="2025-05-11T17:57:00Z">
        <w:r w:rsidR="00727ABF">
          <w:rPr>
            <w:highlight w:val="cyan"/>
          </w:rPr>
          <w:t xml:space="preserve">authentication </w:t>
        </w:r>
      </w:ins>
      <w:ins w:id="16" w:author="Nokia" w:date="2025-05-11T19:29:00Z" w16du:dateUtc="2025-05-11T17:29:00Z">
        <w:r w:rsidR="00C14CF3" w:rsidRPr="00515230">
          <w:rPr>
            <w:highlight w:val="cyan"/>
          </w:rPr>
          <w:t xml:space="preserve">procedure in clause 6.5.2.1 shall be followed </w:t>
        </w:r>
      </w:ins>
      <w:ins w:id="17" w:author="Nokia" w:date="2025-05-11T19:30:00Z" w16du:dateUtc="2025-05-11T17:30:00Z">
        <w:r w:rsidR="00C14CF3" w:rsidRPr="00515230">
          <w:rPr>
            <w:highlight w:val="cyan"/>
          </w:rPr>
          <w:t>with the following enhancements</w:t>
        </w:r>
      </w:ins>
      <w:ins w:id="18" w:author="Nokia" w:date="2025-05-11T19:31:00Z" w16du:dateUtc="2025-05-11T17:31:00Z">
        <w:r w:rsidR="003D6CA8">
          <w:rPr>
            <w:highlight w:val="cyan"/>
          </w:rPr>
          <w:t xml:space="preserve"> for CAPIF interconnect</w:t>
        </w:r>
      </w:ins>
      <w:ins w:id="19" w:author="Nokia" w:date="2025-05-11T19:30:00Z" w16du:dateUtc="2025-05-11T17:30:00Z">
        <w:r w:rsidR="00C14CF3" w:rsidRPr="00515230">
          <w:rPr>
            <w:highlight w:val="cyan"/>
          </w:rPr>
          <w:t>:</w:t>
        </w:r>
      </w:ins>
    </w:p>
    <w:p w14:paraId="3AF5A4D3" w14:textId="04079A42" w:rsidR="0092200F" w:rsidRDefault="00767B64" w:rsidP="00767B64">
      <w:pPr>
        <w:pStyle w:val="ListParagraph"/>
        <w:numPr>
          <w:ilvl w:val="0"/>
          <w:numId w:val="11"/>
        </w:numPr>
        <w:rPr>
          <w:ins w:id="20" w:author="Samsung" w:date="2025-04-29T15:18:00Z"/>
        </w:rPr>
      </w:pPr>
      <w:r w:rsidRPr="00DE4AC7">
        <w:t xml:space="preserve">The API </w:t>
      </w:r>
      <w:r w:rsidRPr="00BA0999">
        <w:t>invoker</w:t>
      </w:r>
      <w:r w:rsidRPr="00DE4AC7">
        <w:t xml:space="preserve"> </w:t>
      </w:r>
      <w:ins w:id="21" w:author="Nokia" w:date="2025-05-11T19:30:00Z" w16du:dateUtc="2025-05-11T17:30:00Z">
        <w:r w:rsidR="00515230" w:rsidRPr="00515230">
          <w:rPr>
            <w:highlight w:val="cyan"/>
          </w:rPr>
          <w:t>in CAPIF provider domain B</w:t>
        </w:r>
        <w:r w:rsidR="00515230">
          <w:t xml:space="preserve"> </w:t>
        </w:r>
      </w:ins>
      <w:r w:rsidRPr="00DE4AC7">
        <w:t>shall include the API invoker ID</w:t>
      </w:r>
      <w:r>
        <w:t xml:space="preserve"> </w:t>
      </w:r>
      <w:del w:id="22" w:author="Samsung" w:date="2025-04-29T10:10:00Z">
        <w:r w:rsidDel="00D23CC1">
          <w:delText xml:space="preserve">and </w:delText>
        </w:r>
      </w:del>
      <w:del w:id="23" w:author="Samsung" w:date="2025-04-29T10:09:00Z">
        <w:r w:rsidDel="00D23CC1">
          <w:delText xml:space="preserve">may </w:delText>
        </w:r>
      </w:del>
      <w:del w:id="24" w:author="Samsung" w:date="2025-04-29T10:10:00Z">
        <w:r w:rsidDel="00D23CC1">
          <w:delText xml:space="preserve">include the CCF-B ID </w:delText>
        </w:r>
        <w:r w:rsidRPr="00DE4AC7" w:rsidDel="00D23CC1">
          <w:delText>(</w:delText>
        </w:r>
        <w:r w:rsidDel="00D23CC1">
          <w:delText>CAPIF core function the API invoker is onboarded to</w:delText>
        </w:r>
        <w:r w:rsidRPr="00DE4AC7" w:rsidDel="00D23CC1">
          <w:delText>)</w:delText>
        </w:r>
        <w:r w:rsidDel="00D23CC1">
          <w:delText xml:space="preserve"> </w:delText>
        </w:r>
      </w:del>
      <w:r w:rsidRPr="00DE4AC7">
        <w:t>in the authentication initiation request message sent to the targe</w:t>
      </w:r>
      <w:r>
        <w:t>t AEF</w:t>
      </w:r>
      <w:ins w:id="25" w:author="Nokia" w:date="2025-05-11T17:51:00Z" w16du:dateUtc="2025-05-11T15:51:00Z">
        <w:r w:rsidR="00037018" w:rsidRPr="00037018">
          <w:rPr>
            <w:highlight w:val="cyan"/>
          </w:rPr>
          <w:t>-A</w:t>
        </w:r>
      </w:ins>
      <w:r>
        <w:t xml:space="preserve"> in CAPIF provider domain A for CAPIF interconnection</w:t>
      </w:r>
      <w:r w:rsidRPr="00DE4AC7">
        <w:t>.</w:t>
      </w:r>
    </w:p>
    <w:p w14:paraId="6C893CF0" w14:textId="76FBCC44" w:rsidR="00767B64" w:rsidRPr="00CC60B9" w:rsidRDefault="00920482" w:rsidP="00CC60B9">
      <w:pPr>
        <w:pStyle w:val="ListParagraph"/>
        <w:numPr>
          <w:ilvl w:val="0"/>
          <w:numId w:val="11"/>
        </w:numPr>
        <w:rPr>
          <w:ins w:id="26" w:author="Samsung" w:date="2025-04-29T15:56:00Z"/>
          <w:highlight w:val="yellow"/>
        </w:rPr>
      </w:pPr>
      <w:ins w:id="27" w:author="Samsung" w:date="2025-04-29T16:03:00Z">
        <w:del w:id="28" w:author="Nokia" w:date="2025-05-11T19:31:00Z" w16du:dateUtc="2025-05-11T17:31:00Z">
          <w:r w:rsidDel="00CB6946">
            <w:delText xml:space="preserve"> </w:delText>
          </w:r>
        </w:del>
      </w:ins>
      <w:del w:id="29" w:author="Nokia" w:date="2025-05-11T19:31:00Z" w16du:dateUtc="2025-05-11T17:31:00Z">
        <w:r w:rsidR="00767B64" w:rsidRPr="00A949FC" w:rsidDel="00CB6946">
          <w:delText xml:space="preserve"> </w:delText>
        </w:r>
      </w:del>
      <w:ins w:id="30" w:author="Samsung" w:date="2025-04-29T14:42:00Z">
        <w:del w:id="31" w:author="Nokia" w:date="2025-05-11T19:31:00Z" w16du:dateUtc="2025-05-11T17:31:00Z">
          <w:r w:rsidR="009E3ACE" w:rsidRPr="00CB6946" w:rsidDel="00CB6946">
            <w:rPr>
              <w:highlight w:val="cyan"/>
            </w:rPr>
            <w:delText>For CAPIF interconnect</w:delText>
          </w:r>
        </w:del>
      </w:ins>
      <w:ins w:id="32" w:author="Samsung" w:date="2025-04-29T14:43:00Z">
        <w:del w:id="33" w:author="Nokia" w:date="2025-05-11T19:31:00Z" w16du:dateUtc="2025-05-11T17:31:00Z">
          <w:r w:rsidR="009E3ACE" w:rsidRPr="00CB6946" w:rsidDel="00CB6946">
            <w:rPr>
              <w:highlight w:val="cyan"/>
            </w:rPr>
            <w:delText>ion</w:delText>
          </w:r>
        </w:del>
      </w:ins>
      <w:ins w:id="34" w:author="Samsung" w:date="2025-04-29T14:42:00Z">
        <w:del w:id="35" w:author="Nokia" w:date="2025-05-11T19:31:00Z" w16du:dateUtc="2025-05-11T17:31:00Z">
          <w:r w:rsidR="009E3ACE" w:rsidRPr="00CB6946" w:rsidDel="00CB6946">
            <w:rPr>
              <w:highlight w:val="cyan"/>
            </w:rPr>
            <w:delText xml:space="preserve"> scenario, </w:delText>
          </w:r>
        </w:del>
      </w:ins>
      <w:ins w:id="36" w:author="Samsung" w:date="2025-04-29T15:52:00Z">
        <w:del w:id="37" w:author="Nokia" w:date="2025-05-11T19:31:00Z" w16du:dateUtc="2025-05-11T17:31:00Z">
          <w:r w:rsidR="00CC60B9" w:rsidRPr="00CB6946" w:rsidDel="00CB6946">
            <w:rPr>
              <w:highlight w:val="cyan"/>
            </w:rPr>
            <w:delText>b</w:delText>
          </w:r>
        </w:del>
      </w:ins>
      <w:ins w:id="38" w:author="Nokia" w:date="2025-05-11T19:31:00Z" w16du:dateUtc="2025-05-11T17:31:00Z">
        <w:r w:rsidR="00CB6946" w:rsidRPr="00CB6946">
          <w:rPr>
            <w:highlight w:val="cyan"/>
          </w:rPr>
          <w:t>B</w:t>
        </w:r>
      </w:ins>
      <w:ins w:id="39" w:author="Samsung" w:date="2025-04-29T15:52:00Z">
        <w:r w:rsidR="00CC60B9" w:rsidRPr="00A949FC">
          <w:t>ased on the AEF</w:t>
        </w:r>
      </w:ins>
      <w:ins w:id="40" w:author="Nokia" w:date="2025-05-11T17:51:00Z" w16du:dateUtc="2025-05-11T15:51:00Z">
        <w:r w:rsidR="00037018" w:rsidRPr="00037018">
          <w:rPr>
            <w:highlight w:val="cyan"/>
          </w:rPr>
          <w:t>-A</w:t>
        </w:r>
      </w:ins>
      <w:ins w:id="41" w:author="Samsung" w:date="2025-04-29T15:52:00Z">
        <w:r w:rsidR="00CC60B9" w:rsidRPr="00A949FC">
          <w:t xml:space="preserve"> details available at the API invoker which indicates the </w:t>
        </w:r>
        <w:r w:rsidR="00CC60B9">
          <w:t xml:space="preserve">AEF belongs to CCF-A, </w:t>
        </w:r>
      </w:ins>
      <w:ins w:id="42" w:author="Samsung" w:date="2025-04-29T10:10:00Z">
        <w:r w:rsidR="009E3ACE" w:rsidRPr="00A949FC">
          <w:t>t</w:t>
        </w:r>
        <w:r w:rsidR="00CC60B9">
          <w:t>he API invoker shall</w:t>
        </w:r>
        <w:r>
          <w:t xml:space="preserve"> </w:t>
        </w:r>
      </w:ins>
      <w:ins w:id="43" w:author="Samsung" w:date="2025-04-29T15:54:00Z">
        <w:r w:rsidR="00CC60B9">
          <w:t xml:space="preserve">include </w:t>
        </w:r>
      </w:ins>
      <w:ins w:id="44" w:author="Samsung" w:date="2025-04-29T10:10:00Z">
        <w:r w:rsidR="00D23CC1" w:rsidRPr="00A949FC">
          <w:t xml:space="preserve">the CCF-B ID (CAPIF core function </w:t>
        </w:r>
      </w:ins>
      <w:ins w:id="45" w:author="Samsung" w:date="2025-04-29T10:11:00Z">
        <w:r w:rsidR="00D23CC1" w:rsidRPr="00A949FC">
          <w:t xml:space="preserve">the </w:t>
        </w:r>
        <w:r w:rsidR="00D23CC1" w:rsidRPr="00A949FC">
          <w:lastRenderedPageBreak/>
          <w:t xml:space="preserve">API invoker is onboarded to) in the </w:t>
        </w:r>
      </w:ins>
      <w:ins w:id="46" w:author="Samsung" w:date="2025-04-29T15:54:00Z">
        <w:r w:rsidR="00CC60B9">
          <w:t xml:space="preserve">authentication initiation </w:t>
        </w:r>
      </w:ins>
      <w:ins w:id="47" w:author="Samsung" w:date="2025-04-29T10:11:00Z">
        <w:r w:rsidR="00D23CC1" w:rsidRPr="00A949FC">
          <w:t>request message</w:t>
        </w:r>
      </w:ins>
      <w:ins w:id="48" w:author="Samsung" w:date="2025-04-29T15:53:00Z">
        <w:del w:id="49" w:author="Nokia" w:date="2025-05-11T17:52:00Z" w16du:dateUtc="2025-05-11T15:52:00Z">
          <w:r w:rsidR="00CC60B9" w:rsidDel="003B38E0">
            <w:delText xml:space="preserve"> </w:delText>
          </w:r>
        </w:del>
      </w:ins>
      <w:commentRangeStart w:id="50"/>
      <w:commentRangeStart w:id="51"/>
      <w:ins w:id="52" w:author="Samsung" w:date="2025-04-29T15:59:00Z">
        <w:del w:id="53" w:author="Nokia" w:date="2025-05-11T17:52:00Z" w16du:dateUtc="2025-05-11T15:52:00Z">
          <w:r w:rsidR="00CC60B9" w:rsidRPr="00223E76" w:rsidDel="003B38E0">
            <w:rPr>
              <w:highlight w:val="cyan"/>
            </w:rPr>
            <w:delText>i</w:delText>
          </w:r>
        </w:del>
      </w:ins>
      <w:ins w:id="54" w:author="Samsung" w:date="2025-04-29T15:58:00Z">
        <w:del w:id="55" w:author="Nokia" w:date="2025-05-11T17:52:00Z" w16du:dateUtc="2025-05-11T15:52:00Z">
          <w:r w:rsidR="00CC60B9" w:rsidRPr="00223E76" w:rsidDel="003B38E0">
            <w:rPr>
              <w:highlight w:val="cyan"/>
            </w:rPr>
            <w:delText>f the API invoker ID does not include</w:delText>
          </w:r>
        </w:del>
      </w:ins>
      <w:ins w:id="56" w:author="Samsung" w:date="2025-04-29T16:18:00Z">
        <w:del w:id="57" w:author="Nokia" w:date="2025-05-11T17:52:00Z" w16du:dateUtc="2025-05-11T15:52:00Z">
          <w:r w:rsidR="00CA6FA8" w:rsidRPr="00223E76" w:rsidDel="003B38E0">
            <w:rPr>
              <w:highlight w:val="cyan"/>
            </w:rPr>
            <w:delText>/</w:delText>
          </w:r>
        </w:del>
      </w:ins>
      <w:ins w:id="58" w:author="Samsung" w:date="2025-04-29T16:19:00Z">
        <w:del w:id="59" w:author="Nokia" w:date="2025-05-11T17:52:00Z" w16du:dateUtc="2025-05-11T15:52:00Z">
          <w:r w:rsidR="00CA6FA8" w:rsidRPr="00223E76" w:rsidDel="003B38E0">
            <w:rPr>
              <w:highlight w:val="cyan"/>
            </w:rPr>
            <w:delText xml:space="preserve">helps to </w:delText>
          </w:r>
        </w:del>
      </w:ins>
      <w:ins w:id="60" w:author="Samsung" w:date="2025-04-29T16:18:00Z">
        <w:del w:id="61" w:author="Nokia" w:date="2025-05-11T17:52:00Z" w16du:dateUtc="2025-05-11T15:52:00Z">
          <w:r w:rsidR="00CA6FA8" w:rsidRPr="00223E76" w:rsidDel="003B38E0">
            <w:rPr>
              <w:highlight w:val="cyan"/>
            </w:rPr>
            <w:delText>identify</w:delText>
          </w:r>
        </w:del>
      </w:ins>
      <w:ins w:id="62" w:author="Samsung" w:date="2025-04-29T15:58:00Z">
        <w:del w:id="63" w:author="Nokia" w:date="2025-05-11T17:52:00Z" w16du:dateUtc="2025-05-11T15:52:00Z">
          <w:r w:rsidR="00CC60B9" w:rsidRPr="00223E76" w:rsidDel="003B38E0">
            <w:rPr>
              <w:highlight w:val="cyan"/>
            </w:rPr>
            <w:delText xml:space="preserve"> the CCF-B ID</w:delText>
          </w:r>
        </w:del>
      </w:ins>
      <w:ins w:id="64" w:author="Samsung" w:date="2025-04-29T15:59:00Z">
        <w:r w:rsidR="00CC60B9" w:rsidRPr="00CC60B9">
          <w:rPr>
            <w:highlight w:val="yellow"/>
          </w:rPr>
          <w:t>.</w:t>
        </w:r>
      </w:ins>
      <w:ins w:id="65" w:author="Samsung" w:date="2025-04-29T15:58:00Z">
        <w:r w:rsidR="00CC60B9" w:rsidRPr="00CC60B9">
          <w:rPr>
            <w:highlight w:val="yellow"/>
          </w:rPr>
          <w:t xml:space="preserve"> </w:t>
        </w:r>
      </w:ins>
      <w:commentRangeEnd w:id="50"/>
      <w:ins w:id="66" w:author="Samsung" w:date="2025-04-29T16:16:00Z">
        <w:r w:rsidR="00CA6FA8">
          <w:rPr>
            <w:rStyle w:val="CommentReference"/>
          </w:rPr>
          <w:commentReference w:id="50"/>
        </w:r>
      </w:ins>
      <w:commentRangeEnd w:id="51"/>
      <w:r w:rsidR="003B38E0">
        <w:rPr>
          <w:rStyle w:val="CommentReference"/>
        </w:rPr>
        <w:commentReference w:id="51"/>
      </w:r>
    </w:p>
    <w:p w14:paraId="187BA8AC" w14:textId="775EBDDF" w:rsidR="00CC60B9" w:rsidRPr="00CC60B9" w:rsidRDefault="00CC60B9" w:rsidP="00CC60B9">
      <w:pPr>
        <w:pStyle w:val="NO"/>
        <w:rPr>
          <w:ins w:id="67" w:author="Samsung" w:date="2025-04-29T14:52:00Z"/>
          <w:strike/>
        </w:rPr>
      </w:pPr>
    </w:p>
    <w:p w14:paraId="7C8AF2AC" w14:textId="54F397F0" w:rsidR="008656DF" w:rsidRDefault="008656DF" w:rsidP="00920482">
      <w:pPr>
        <w:pStyle w:val="ListParagraph"/>
        <w:rPr>
          <w:ins w:id="68" w:author="Samsung" w:date="2025-04-29T14:55:00Z"/>
        </w:rPr>
      </w:pPr>
    </w:p>
    <w:p w14:paraId="56579843" w14:textId="6BEACE0A" w:rsidR="008656DF" w:rsidRDefault="008656DF" w:rsidP="00CA6FA8">
      <w:pPr>
        <w:pStyle w:val="ListParagraph"/>
      </w:pPr>
    </w:p>
    <w:p w14:paraId="493C2B0C" w14:textId="1E6AAB74" w:rsidR="00FD0808" w:rsidRPr="002A10C0" w:rsidRDefault="00767B64" w:rsidP="00FD0808">
      <w:pPr>
        <w:pStyle w:val="EditorsNote"/>
        <w:rPr>
          <w:highlight w:val="cyan"/>
        </w:rPr>
      </w:pPr>
      <w:del w:id="69" w:author="Nokia" w:date="2025-05-11T17:56:00Z" w16du:dateUtc="2025-05-11T15:56:00Z">
        <w:r w:rsidRPr="003B4B33" w:rsidDel="00EC670F">
          <w:delText xml:space="preserve">Editor’s Note: Whether </w:delText>
        </w:r>
      </w:del>
      <w:del w:id="70" w:author="Samsung" w:date="2025-04-29T10:05:00Z">
        <w:r w:rsidRPr="003B4B33" w:rsidDel="00D23CC1">
          <w:delText>CCF-B ID</w:delText>
        </w:r>
        <w:r w:rsidDel="00D23CC1">
          <w:delText xml:space="preserve"> to be included as a mandatory or optional IE in the authentication initiation request is FFS. </w:delText>
        </w:r>
      </w:del>
      <w:del w:id="71" w:author="Samsung" w:date="2025-04-29T10:06:00Z">
        <w:r w:rsidDel="00D23CC1">
          <w:delText>If</w:delText>
        </w:r>
      </w:del>
      <w:r>
        <w:t xml:space="preserve"> </w:t>
      </w:r>
      <w:del w:id="72" w:author="Samsung" w:date="2025-04-29T10:06:00Z">
        <w:r w:rsidDel="00D23CC1">
          <w:delText xml:space="preserve">included </w:delText>
        </w:r>
      </w:del>
      <w:del w:id="73" w:author="Nokia" w:date="2025-05-11T17:55:00Z" w16du:dateUtc="2025-05-11T15:55:00Z">
        <w:r w:rsidRPr="002A10C0" w:rsidDel="002A10C0">
          <w:rPr>
            <w:highlight w:val="cyan"/>
          </w:rPr>
          <w:delText>w</w:delText>
        </w:r>
      </w:del>
      <w:ins w:id="74" w:author="Samsung" w:date="2025-04-29T10:06:00Z">
        <w:del w:id="75" w:author="Nokia" w:date="2025-05-11T17:55:00Z" w16du:dateUtc="2025-05-11T15:55:00Z">
          <w:r w:rsidR="00D23CC1" w:rsidRPr="002A10C0" w:rsidDel="002A10C0">
            <w:rPr>
              <w:highlight w:val="cyan"/>
            </w:rPr>
            <w:delText>W</w:delText>
          </w:r>
        </w:del>
      </w:ins>
      <w:del w:id="76" w:author="Nokia" w:date="2025-05-11T17:55:00Z" w16du:dateUtc="2025-05-11T15:55:00Z">
        <w:r w:rsidRPr="002A10C0" w:rsidDel="002A10C0">
          <w:rPr>
            <w:highlight w:val="cyan"/>
          </w:rPr>
          <w:delText xml:space="preserve">hether </w:delText>
        </w:r>
      </w:del>
      <w:ins w:id="77" w:author="Samsung" w:date="2025-04-29T10:06:00Z">
        <w:del w:id="78" w:author="Nokia" w:date="2025-05-11T17:55:00Z" w16du:dateUtc="2025-05-11T15:55:00Z">
          <w:r w:rsidR="00D23CC1" w:rsidRPr="002A10C0" w:rsidDel="002A10C0">
            <w:rPr>
              <w:highlight w:val="cyan"/>
            </w:rPr>
            <w:delText xml:space="preserve">CCF-B ID </w:delText>
          </w:r>
        </w:del>
      </w:ins>
      <w:del w:id="79" w:author="Nokia" w:date="2025-05-11T17:55:00Z" w16du:dateUtc="2025-05-11T15:55:00Z">
        <w:r w:rsidRPr="002A10C0" w:rsidDel="002A10C0">
          <w:rPr>
            <w:highlight w:val="cyan"/>
          </w:rPr>
          <w:delText>it is a sensitive information against AEF in different domain</w:delText>
        </w:r>
      </w:del>
      <w:ins w:id="80" w:author="Samsung" w:date="2025-04-29T10:27:00Z">
        <w:del w:id="81" w:author="Nokia" w:date="2025-05-11T17:55:00Z" w16du:dateUtc="2025-05-11T15:55:00Z">
          <w:r w:rsidR="00822957" w:rsidRPr="002A10C0" w:rsidDel="002A10C0">
            <w:rPr>
              <w:highlight w:val="cyan"/>
            </w:rPr>
            <w:delText xml:space="preserve"> </w:delText>
          </w:r>
        </w:del>
      </w:ins>
      <w:del w:id="82" w:author="Nokia" w:date="2025-05-11T17:55:00Z" w16du:dateUtc="2025-05-11T15:55:00Z">
        <w:r w:rsidRPr="002A10C0" w:rsidDel="002A10C0">
          <w:rPr>
            <w:highlight w:val="cyan"/>
          </w:rPr>
          <w:delText xml:space="preserve"> and how to resolve it is FFS.</w:delText>
        </w:r>
      </w:del>
    </w:p>
    <w:p w14:paraId="45362B74" w14:textId="4D0D0B64" w:rsidR="00FD0808" w:rsidRDefault="00FD0808" w:rsidP="00767B64">
      <w:pPr>
        <w:pStyle w:val="NO"/>
        <w:rPr>
          <w:ins w:id="83" w:author="Nokia" w:date="2025-05-11T17:53:00Z" w16du:dateUtc="2025-05-11T15:53:00Z"/>
        </w:rPr>
      </w:pPr>
      <w:ins w:id="84" w:author="Nokia" w:date="2025-05-11T17:53:00Z" w16du:dateUtc="2025-05-11T15:53:00Z">
        <w:r w:rsidRPr="002A10C0">
          <w:rPr>
            <w:highlight w:val="cyan"/>
          </w:rPr>
          <w:t xml:space="preserve">NOTE: </w:t>
        </w:r>
      </w:ins>
      <w:ins w:id="85" w:author="Nokia" w:date="2025-05-11T17:54:00Z" w16du:dateUtc="2025-05-11T15:54:00Z">
        <w:r w:rsidR="0014479B" w:rsidRPr="002A10C0">
          <w:rPr>
            <w:highlight w:val="cyan"/>
          </w:rPr>
          <w:t>CCF-B ID reveals that the</w:t>
        </w:r>
        <w:r w:rsidRPr="002A10C0">
          <w:rPr>
            <w:highlight w:val="cyan"/>
          </w:rPr>
          <w:t xml:space="preserve"> </w:t>
        </w:r>
      </w:ins>
      <w:ins w:id="86" w:author="Nokia" w:date="2025-05-11T17:55:00Z" w16du:dateUtc="2025-05-11T15:55:00Z">
        <w:r w:rsidR="00925913" w:rsidRPr="002A10C0">
          <w:rPr>
            <w:highlight w:val="cyan"/>
          </w:rPr>
          <w:t xml:space="preserve">API Invoker is </w:t>
        </w:r>
        <w:r w:rsidR="002A10C0">
          <w:rPr>
            <w:highlight w:val="cyan"/>
          </w:rPr>
          <w:t xml:space="preserve">accessing API services </w:t>
        </w:r>
        <w:r w:rsidR="00925913" w:rsidRPr="002A10C0">
          <w:rPr>
            <w:highlight w:val="cyan"/>
          </w:rPr>
          <w:t>from</w:t>
        </w:r>
      </w:ins>
      <w:ins w:id="87" w:author="Nokia" w:date="2025-05-11T17:54:00Z" w16du:dateUtc="2025-05-11T15:54:00Z">
        <w:r w:rsidR="0014479B" w:rsidRPr="002A10C0">
          <w:rPr>
            <w:highlight w:val="cyan"/>
          </w:rPr>
          <w:t xml:space="preserve"> a different </w:t>
        </w:r>
      </w:ins>
      <w:ins w:id="88" w:author="Nokia" w:date="2025-05-11T17:56:00Z" w16du:dateUtc="2025-05-11T15:56:00Z">
        <w:r w:rsidR="00EC670F">
          <w:rPr>
            <w:highlight w:val="cyan"/>
          </w:rPr>
          <w:t xml:space="preserve">CAPIF </w:t>
        </w:r>
      </w:ins>
      <w:ins w:id="89" w:author="Nokia" w:date="2025-05-11T17:54:00Z" w16du:dateUtc="2025-05-11T15:54:00Z">
        <w:r w:rsidR="0014479B" w:rsidRPr="002A10C0">
          <w:rPr>
            <w:highlight w:val="cyan"/>
          </w:rPr>
          <w:t>provider domain</w:t>
        </w:r>
      </w:ins>
      <w:ins w:id="90" w:author="Nokia" w:date="2025-05-11T17:55:00Z" w16du:dateUtc="2025-05-11T15:55:00Z">
        <w:r w:rsidR="002A10C0" w:rsidRPr="002A10C0">
          <w:rPr>
            <w:highlight w:val="cyan"/>
          </w:rPr>
          <w:t>.</w:t>
        </w:r>
      </w:ins>
      <w:ins w:id="91" w:author="Nokia" w:date="2025-05-11T17:54:00Z" w16du:dateUtc="2025-05-11T15:54:00Z">
        <w:r w:rsidR="0014479B">
          <w:t xml:space="preserve"> </w:t>
        </w:r>
      </w:ins>
    </w:p>
    <w:p w14:paraId="0BB5DB02" w14:textId="2F4D5803" w:rsidR="00767B64" w:rsidRDefault="00767B64" w:rsidP="00767B64">
      <w:pPr>
        <w:pStyle w:val="NO"/>
      </w:pPr>
      <w:del w:id="92" w:author="Samsung" w:date="2025-04-29T15:44:00Z">
        <w:r w:rsidDel="00A949FC">
          <w:delText xml:space="preserve">NOTE: If CCF-B ID is included in the </w:delText>
        </w:r>
        <w:r w:rsidRPr="00DE4AC7" w:rsidDel="00A949FC">
          <w:delText>authentication initiation request message</w:delText>
        </w:r>
        <w:r w:rsidDel="00A949FC">
          <w:delText xml:space="preserve">, the CCF-A can use the CCF-B ID to identify the onboarded CCF of the API invoker. </w:delText>
        </w:r>
      </w:del>
      <w:del w:id="93" w:author="Samsung" w:date="2025-04-29T14:46:00Z">
        <w:r w:rsidDel="009E3ACE">
          <w:delText xml:space="preserve">If CCF-A has the information about the API invokers onboarded to CCF-B then the CCF-B ID is not included the </w:delText>
        </w:r>
        <w:r w:rsidRPr="00DE4AC7" w:rsidDel="009E3ACE">
          <w:delText>authentication initiation request message</w:delText>
        </w:r>
        <w:r w:rsidDel="009E3ACE">
          <w:delText xml:space="preserve">. </w:delText>
        </w:r>
      </w:del>
    </w:p>
    <w:p w14:paraId="5A9FA29C" w14:textId="5760FA87" w:rsidR="00767B64" w:rsidRDefault="00767B64" w:rsidP="00767B64">
      <w:pPr>
        <w:pStyle w:val="EditorsNote"/>
      </w:pPr>
      <w:del w:id="94" w:author="Samsung" w:date="2025-04-29T10:07:00Z">
        <w:r w:rsidDel="00D23CC1">
          <w:delText>Editor’s Note: Whether communicating with other CCFs to identify the API invoker’s onboarded CCF is FFS.</w:delText>
        </w:r>
      </w:del>
    </w:p>
    <w:p w14:paraId="392E0E11" w14:textId="7504A50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2E38E8">
        <w:rPr>
          <w:lang w:eastAsia="ja-JP"/>
        </w:rPr>
        <w:t>The AEF</w:t>
      </w:r>
      <w:ins w:id="95" w:author="Nokia" w:date="2025-05-11T19:33:00Z" w16du:dateUtc="2025-05-11T17:33:00Z">
        <w:r w:rsidR="000541B8">
          <w:rPr>
            <w:lang w:eastAsia="ja-JP"/>
          </w:rPr>
          <w:t xml:space="preserve"> </w:t>
        </w:r>
        <w:r w:rsidR="000541B8" w:rsidRPr="00D95BEE">
          <w:rPr>
            <w:highlight w:val="cyan"/>
            <w:lang w:eastAsia="ja-JP"/>
          </w:rPr>
          <w:t>in CAPIF provider domain A</w:t>
        </w:r>
      </w:ins>
      <w:r w:rsidRPr="002E38E8">
        <w:rPr>
          <w:lang w:eastAsia="ja-JP"/>
        </w:rPr>
        <w:t xml:space="preserve"> shall request for security information </w:t>
      </w:r>
      <w:r w:rsidRPr="005E27A1">
        <w:t>(AEF</w:t>
      </w:r>
      <w:r w:rsidRPr="005E27A1">
        <w:rPr>
          <w:vertAlign w:val="subscript"/>
        </w:rPr>
        <w:t>PSK</w:t>
      </w:r>
      <w:r w:rsidRPr="005E27A1">
        <w:t>)</w:t>
      </w:r>
      <w:r w:rsidRPr="002E38E8">
        <w:rPr>
          <w:lang w:eastAsia="ja-JP"/>
        </w:rPr>
        <w:t xml:space="preserve"> fro</w:t>
      </w:r>
      <w:r>
        <w:rPr>
          <w:lang w:eastAsia="ja-JP"/>
        </w:rPr>
        <w:t xml:space="preserve">m CCF-A </w:t>
      </w:r>
      <w:r w:rsidRPr="002E38E8">
        <w:rPr>
          <w:lang w:eastAsia="ja-JP"/>
        </w:rPr>
        <w:t xml:space="preserve">to perform authentication and secure </w:t>
      </w:r>
      <w:r>
        <w:rPr>
          <w:lang w:eastAsia="ja-JP"/>
        </w:rPr>
        <w:t>connection</w:t>
      </w:r>
      <w:r w:rsidRPr="002E38E8">
        <w:rPr>
          <w:lang w:eastAsia="ja-JP"/>
        </w:rPr>
        <w:t xml:space="preserve"> establishment with the API invoker, if the AEF does not have a</w:t>
      </w:r>
      <w:r>
        <w:rPr>
          <w:lang w:eastAsia="ja-JP"/>
        </w:rPr>
        <w:t xml:space="preserve"> security information</w:t>
      </w:r>
      <w:r w:rsidRPr="002E38E8">
        <w:rPr>
          <w:lang w:eastAsia="ja-JP"/>
        </w:rPr>
        <w:t>.</w:t>
      </w:r>
      <w:r>
        <w:rPr>
          <w:lang w:eastAsia="ja-JP"/>
        </w:rPr>
        <w:t xml:space="preserve"> </w:t>
      </w:r>
      <w:r w:rsidRPr="00DE4AC7">
        <w:t xml:space="preserve">The request </w:t>
      </w:r>
      <w:r>
        <w:t>shall include the</w:t>
      </w:r>
      <w:r w:rsidRPr="00DE4AC7">
        <w:t xml:space="preserve"> API invoker </w:t>
      </w:r>
      <w:r>
        <w:t xml:space="preserve">ID and </w:t>
      </w:r>
      <w:del w:id="96" w:author="Samsung" w:date="2025-04-29T16:12:00Z">
        <w:r w:rsidDel="00CA6FA8">
          <w:delText xml:space="preserve">may include </w:delText>
        </w:r>
      </w:del>
      <w:r>
        <w:t>the CCF-B ID</w:t>
      </w:r>
      <w:ins w:id="97" w:author="Samsung" w:date="2025-04-29T16:12:00Z">
        <w:del w:id="98" w:author="Nokia" w:date="2025-05-11T19:34:00Z" w16du:dateUtc="2025-05-11T17:34:00Z">
          <w:r w:rsidR="00CA6FA8" w:rsidDel="00D95BEE">
            <w:delText xml:space="preserve"> </w:delText>
          </w:r>
          <w:r w:rsidR="00CA6FA8" w:rsidRPr="00D95BEE" w:rsidDel="00D95BEE">
            <w:rPr>
              <w:highlight w:val="cyan"/>
            </w:rPr>
            <w:delText>(if received from the API invoker)</w:delText>
          </w:r>
        </w:del>
      </w:ins>
      <w:r w:rsidRPr="00DE4AC7">
        <w:t>.</w:t>
      </w:r>
    </w:p>
    <w:p w14:paraId="36DE8262" w14:textId="63071B2A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r w:rsidRPr="009658DF">
        <w:t xml:space="preserve">When </w:t>
      </w:r>
      <w:del w:id="99" w:author="Nokia" w:date="2025-05-11T19:37:00Z" w16du:dateUtc="2025-05-11T17:37:00Z">
        <w:r w:rsidRPr="00A96782" w:rsidDel="009658DF">
          <w:rPr>
            <w:highlight w:val="cyan"/>
          </w:rPr>
          <w:delText xml:space="preserve">the </w:delText>
        </w:r>
      </w:del>
      <w:r w:rsidRPr="009658DF">
        <w:t xml:space="preserve">CCF-A receives the request message </w:t>
      </w:r>
      <w:del w:id="100" w:author="Nokia" w:date="2025-05-11T19:38:00Z" w16du:dateUtc="2025-05-11T17:38:00Z">
        <w:r w:rsidRPr="00F91CD1" w:rsidDel="00F91CD1">
          <w:rPr>
            <w:highlight w:val="cyan"/>
          </w:rPr>
          <w:delText xml:space="preserve">from </w:delText>
        </w:r>
        <w:r w:rsidRPr="00F91CD1" w:rsidDel="009658DF">
          <w:rPr>
            <w:highlight w:val="cyan"/>
          </w:rPr>
          <w:delText xml:space="preserve">the </w:delText>
        </w:r>
        <w:r w:rsidRPr="00F91CD1" w:rsidDel="00F91CD1">
          <w:rPr>
            <w:highlight w:val="cyan"/>
          </w:rPr>
          <w:delText>AEF</w:delText>
        </w:r>
        <w:r w:rsidRPr="009658DF" w:rsidDel="00F91CD1">
          <w:delText xml:space="preserve"> </w:delText>
        </w:r>
      </w:del>
      <w:r w:rsidRPr="009658DF">
        <w:t>for security information</w:t>
      </w:r>
      <w:ins w:id="101" w:author="Nokia" w:date="2025-05-11T19:38:00Z" w16du:dateUtc="2025-05-11T17:38:00Z">
        <w:r w:rsidR="00F91CD1" w:rsidRPr="00F91CD1">
          <w:t xml:space="preserve"> </w:t>
        </w:r>
        <w:r w:rsidR="00F91CD1" w:rsidRPr="00F91CD1">
          <w:rPr>
            <w:highlight w:val="cyan"/>
          </w:rPr>
          <w:t>from AEF-A</w:t>
        </w:r>
      </w:ins>
      <w:r w:rsidRPr="009658DF">
        <w:t xml:space="preserve">, </w:t>
      </w:r>
      <w:del w:id="102" w:author="Nokia" w:date="2025-05-11T19:39:00Z" w16du:dateUtc="2025-05-11T17:39:00Z">
        <w:r w:rsidRPr="00F91CD1" w:rsidDel="00F91CD1">
          <w:rPr>
            <w:highlight w:val="cyan"/>
          </w:rPr>
          <w:delText>the</w:delText>
        </w:r>
        <w:r w:rsidDel="00F91CD1">
          <w:delText xml:space="preserve"> </w:delText>
        </w:r>
      </w:del>
      <w:r>
        <w:t>CCF-A</w:t>
      </w:r>
      <w:r w:rsidRPr="00DE4AC7">
        <w:t xml:space="preserve"> fetches</w:t>
      </w:r>
      <w:ins w:id="103" w:author="Nokia" w:date="2025-05-11T19:39:00Z" w16du:dateUtc="2025-05-11T17:39:00Z">
        <w:r w:rsidR="00F91CD1">
          <w:t xml:space="preserve"> </w:t>
        </w:r>
        <w:r w:rsidR="00F91CD1" w:rsidRPr="00F91CD1">
          <w:rPr>
            <w:highlight w:val="cyan"/>
          </w:rPr>
          <w:t>the</w:t>
        </w:r>
      </w:ins>
      <w:r w:rsidRPr="00DE4AC7">
        <w:t xml:space="preserve"> security information </w:t>
      </w:r>
      <w:ins w:id="104" w:author="Nokia" w:date="2025-05-11T19:42:00Z" w16du:dateUtc="2025-05-11T17:42:00Z">
        <w:r w:rsidR="001F4BD6" w:rsidRPr="006055AE">
          <w:rPr>
            <w:highlight w:val="cyan"/>
          </w:rPr>
          <w:t>related to the chosen security method</w:t>
        </w:r>
        <w:r w:rsidR="006055AE" w:rsidRPr="006055AE">
          <w:rPr>
            <w:highlight w:val="cyan"/>
          </w:rPr>
          <w:t xml:space="preserve"> </w:t>
        </w:r>
      </w:ins>
      <w:ins w:id="105" w:author="Nokia" w:date="2025-05-11T19:39:00Z" w16du:dateUtc="2025-05-11T17:39:00Z">
        <w:r w:rsidR="002926C2" w:rsidRPr="006055AE">
          <w:rPr>
            <w:highlight w:val="cyan"/>
          </w:rPr>
          <w:t>(</w:t>
        </w:r>
      </w:ins>
      <w:ins w:id="106" w:author="Nokia" w:date="2025-05-11T19:42:00Z" w16du:dateUtc="2025-05-11T17:42:00Z">
        <w:r w:rsidR="006055AE">
          <w:rPr>
            <w:highlight w:val="cyan"/>
          </w:rPr>
          <w:t xml:space="preserve">TLS-PSK: </w:t>
        </w:r>
      </w:ins>
      <w:ins w:id="107" w:author="Nokia" w:date="2025-05-11T19:39:00Z" w16du:dateUtc="2025-05-11T17:39:00Z">
        <w:r w:rsidR="002926C2" w:rsidRPr="002926C2">
          <w:rPr>
            <w:highlight w:val="cyan"/>
          </w:rPr>
          <w:t>AEF</w:t>
        </w:r>
        <w:r w:rsidR="002926C2" w:rsidRPr="002926C2">
          <w:rPr>
            <w:highlight w:val="cyan"/>
            <w:vertAlign w:val="subscript"/>
          </w:rPr>
          <w:t>PSK</w:t>
        </w:r>
        <w:r w:rsidR="002926C2" w:rsidRPr="002926C2">
          <w:rPr>
            <w:highlight w:val="cyan"/>
          </w:rPr>
          <w:t>)</w:t>
        </w:r>
      </w:ins>
      <w:ins w:id="108" w:author="Nokia" w:date="2025-05-11T19:48:00Z" w16du:dateUtc="2025-05-11T17:48:00Z">
        <w:r w:rsidR="00926B4E">
          <w:t>,</w:t>
        </w:r>
        <w:r w:rsidR="00926B4E" w:rsidRPr="00DE4AC7">
          <w:t xml:space="preserve"> </w:t>
        </w:r>
      </w:ins>
      <w:r w:rsidRPr="00DE4AC7">
        <w:t>based on API invoker ID</w:t>
      </w:r>
      <w:del w:id="109" w:author="Nokia" w:date="2025-05-11T19:40:00Z" w16du:dateUtc="2025-05-11T17:40:00Z">
        <w:r w:rsidRPr="009707EB" w:rsidDel="002926C2">
          <w:rPr>
            <w:highlight w:val="cyan"/>
          </w:rPr>
          <w:delText>,</w:delText>
        </w:r>
      </w:del>
      <w:r>
        <w:t xml:space="preserve"> </w:t>
      </w:r>
      <w:r w:rsidRPr="00DE4AC7">
        <w:t xml:space="preserve">and </w:t>
      </w:r>
      <w:del w:id="110" w:author="Nokia" w:date="2025-05-11T19:40:00Z" w16du:dateUtc="2025-05-11T17:40:00Z">
        <w:r w:rsidRPr="002926C2" w:rsidDel="002926C2">
          <w:rPr>
            <w:highlight w:val="cyan"/>
          </w:rPr>
          <w:delText>the</w:delText>
        </w:r>
        <w:r w:rsidRPr="00DE4AC7" w:rsidDel="002926C2">
          <w:delText xml:space="preserve"> </w:delText>
        </w:r>
      </w:del>
      <w:r w:rsidRPr="00DE4AC7">
        <w:t>C</w:t>
      </w:r>
      <w:r>
        <w:t>CF-B ID</w:t>
      </w:r>
      <w:r w:rsidRPr="00E96924">
        <w:rPr>
          <w:highlight w:val="cyan"/>
        </w:rPr>
        <w:t>.</w:t>
      </w:r>
      <w:r>
        <w:t xml:space="preserve"> </w:t>
      </w:r>
    </w:p>
    <w:p w14:paraId="5245CCA7" w14:textId="5A532E39" w:rsidR="00FF34F4" w:rsidRDefault="00767B64" w:rsidP="00FF34F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moveTo w:id="111" w:author="Nokia" w:date="2025-05-11T19:46:00Z" w16du:dateUtc="2025-05-11T17:46:00Z"/>
        </w:rPr>
      </w:pPr>
      <w:r>
        <w:t>If the CCF-A does not have security information</w:t>
      </w:r>
      <w:ins w:id="112" w:author="Nokia" w:date="2025-05-11T19:26:00Z" w16du:dateUtc="2025-05-11T17:26:00Z">
        <w:r w:rsidR="00806878">
          <w:t xml:space="preserve"> </w:t>
        </w:r>
        <w:r w:rsidR="00806878" w:rsidRPr="002926C2">
          <w:rPr>
            <w:highlight w:val="cyan"/>
          </w:rPr>
          <w:t>of the API invoker</w:t>
        </w:r>
      </w:ins>
      <w:ins w:id="113" w:author="Nokia" w:date="2025-05-11T19:40:00Z" w16du:dateUtc="2025-05-11T17:40:00Z">
        <w:r w:rsidR="002926C2" w:rsidRPr="002926C2">
          <w:rPr>
            <w:highlight w:val="cyan"/>
          </w:rPr>
          <w:t xml:space="preserve"> locally available</w:t>
        </w:r>
      </w:ins>
      <w:r>
        <w:t>, CCF-A</w:t>
      </w:r>
      <w:r w:rsidRPr="00DE4AC7">
        <w:t xml:space="preserve"> </w:t>
      </w:r>
      <w:r>
        <w:t>shall request</w:t>
      </w:r>
      <w:r w:rsidRPr="00DE4AC7">
        <w:t xml:space="preserve"> the security informa</w:t>
      </w:r>
      <w:r>
        <w:t>tion from CCF-B</w:t>
      </w:r>
      <w:r w:rsidRPr="00DE4AC7">
        <w:t xml:space="preserve"> over CAPIF-6/6e reference point based on the r</w:t>
      </w:r>
      <w:r>
        <w:t>eceived API invoker ID, and the available AEF details.</w:t>
      </w:r>
      <w:ins w:id="114" w:author="Nokia" w:date="2025-05-11T19:46:00Z" w16du:dateUtc="2025-05-11T17:46:00Z">
        <w:r w:rsidR="00FF34F4" w:rsidRPr="00FF34F4">
          <w:t xml:space="preserve"> </w:t>
        </w:r>
      </w:ins>
      <w:moveToRangeStart w:id="115" w:author="Nokia" w:date="2025-05-11T19:46:00Z" w:name="move197885184"/>
      <w:moveTo w:id="116" w:author="Nokia" w:date="2025-05-11T19:46:00Z" w16du:dateUtc="2025-05-11T17:46:00Z">
        <w:r w:rsidR="00FF34F4" w:rsidRPr="004163E1">
          <w:rPr>
            <w:highlight w:val="cyan"/>
          </w:rPr>
          <w:t xml:space="preserve">The CCF-B shall provide the </w:t>
        </w:r>
      </w:moveTo>
      <w:ins w:id="117" w:author="Nokia" w:date="2025-05-11T19:50:00Z" w16du:dateUtc="2025-05-11T17:50:00Z">
        <w:r w:rsidR="00C7604B" w:rsidRPr="004163E1">
          <w:rPr>
            <w:highlight w:val="cyan"/>
          </w:rPr>
          <w:t>TLS-PSK relat</w:t>
        </w:r>
      </w:ins>
      <w:ins w:id="118" w:author="Nokia" w:date="2025-05-11T19:51:00Z" w16du:dateUtc="2025-05-11T17:51:00Z">
        <w:r w:rsidR="00C7604B" w:rsidRPr="004163E1">
          <w:rPr>
            <w:highlight w:val="cyan"/>
          </w:rPr>
          <w:t xml:space="preserve">ed </w:t>
        </w:r>
      </w:ins>
      <w:moveTo w:id="119" w:author="Nokia" w:date="2025-05-11T19:46:00Z" w16du:dateUtc="2025-05-11T17:46:00Z">
        <w:r w:rsidR="00FF34F4" w:rsidRPr="004163E1">
          <w:rPr>
            <w:highlight w:val="cyan"/>
          </w:rPr>
          <w:t>security information</w:t>
        </w:r>
      </w:moveTo>
      <w:ins w:id="120" w:author="Nokia" w:date="2025-05-11T19:52:00Z" w16du:dateUtc="2025-05-11T17:52:00Z">
        <w:r w:rsidR="004163E1">
          <w:rPr>
            <w:highlight w:val="cyan"/>
          </w:rPr>
          <w:t xml:space="preserve"> (</w:t>
        </w:r>
        <w:r w:rsidR="004163E1" w:rsidRPr="002926C2">
          <w:rPr>
            <w:highlight w:val="cyan"/>
          </w:rPr>
          <w:t>AEF</w:t>
        </w:r>
        <w:r w:rsidR="004163E1" w:rsidRPr="002926C2">
          <w:rPr>
            <w:highlight w:val="cyan"/>
            <w:vertAlign w:val="subscript"/>
          </w:rPr>
          <w:t>PSK</w:t>
        </w:r>
        <w:r w:rsidR="003D01A3">
          <w:rPr>
            <w:highlight w:val="cyan"/>
          </w:rPr>
          <w:t xml:space="preserve">) </w:t>
        </w:r>
      </w:ins>
      <w:moveTo w:id="121" w:author="Nokia" w:date="2025-05-11T19:46:00Z" w16du:dateUtc="2025-05-11T17:46:00Z">
        <w:del w:id="122" w:author="Nokia" w:date="2025-05-11T19:52:00Z" w16du:dateUtc="2025-05-11T17:52:00Z">
          <w:r w:rsidR="00FF34F4" w:rsidRPr="004163E1" w:rsidDel="004163E1">
            <w:rPr>
              <w:highlight w:val="cyan"/>
            </w:rPr>
            <w:delText xml:space="preserve"> </w:delText>
          </w:r>
        </w:del>
        <w:del w:id="123" w:author="Nokia" w:date="2025-05-11T19:51:00Z" w16du:dateUtc="2025-05-11T17:51:00Z">
          <w:r w:rsidR="00FF34F4" w:rsidRPr="004163E1" w:rsidDel="004163E1">
            <w:rPr>
              <w:highlight w:val="cyan"/>
            </w:rPr>
            <w:delText xml:space="preserve">related to the </w:delText>
          </w:r>
        </w:del>
        <w:del w:id="124" w:author="Nokia" w:date="2025-05-11T19:50:00Z" w16du:dateUtc="2025-05-11T17:50:00Z">
          <w:r w:rsidR="00FF34F4" w:rsidRPr="004163E1" w:rsidDel="00C7604B">
            <w:rPr>
              <w:highlight w:val="cyan"/>
            </w:rPr>
            <w:delText xml:space="preserve">chosen </w:delText>
          </w:r>
        </w:del>
        <w:del w:id="125" w:author="Nokia" w:date="2025-05-11T19:51:00Z" w16du:dateUtc="2025-05-11T17:51:00Z">
          <w:r w:rsidR="00FF34F4" w:rsidRPr="004163E1" w:rsidDel="004163E1">
            <w:rPr>
              <w:highlight w:val="cyan"/>
            </w:rPr>
            <w:delText xml:space="preserve">security method to the </w:delText>
          </w:r>
        </w:del>
      </w:moveTo>
      <w:ins w:id="126" w:author="Nokia" w:date="2025-05-11T19:51:00Z" w16du:dateUtc="2025-05-11T17:51:00Z">
        <w:r w:rsidR="004163E1" w:rsidRPr="004163E1">
          <w:rPr>
            <w:highlight w:val="cyan"/>
          </w:rPr>
          <w:t xml:space="preserve">to </w:t>
        </w:r>
      </w:ins>
      <w:moveTo w:id="127" w:author="Nokia" w:date="2025-05-11T19:46:00Z" w16du:dateUtc="2025-05-11T17:46:00Z">
        <w:r w:rsidR="00FF34F4" w:rsidRPr="004163E1">
          <w:rPr>
            <w:highlight w:val="cyan"/>
          </w:rPr>
          <w:t>CCF-A.</w:t>
        </w:r>
      </w:moveTo>
    </w:p>
    <w:moveToRangeEnd w:id="115"/>
    <w:p w14:paraId="113CCC23" w14:textId="7A776A2B" w:rsidR="00767B64" w:rsidDel="00011793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128" w:author="Nokia" w:date="2025-05-11T19:54:00Z" w16du:dateUtc="2025-05-11T17:54:00Z"/>
        </w:rPr>
      </w:pPr>
    </w:p>
    <w:p w14:paraId="647008B8" w14:textId="5E33E29B" w:rsidR="00767B64" w:rsidRDefault="00767B64" w:rsidP="00767B64">
      <w:pPr>
        <w:pStyle w:val="NO"/>
      </w:pPr>
      <w:r>
        <w:t>NOTE: The CCF-A can check the received API Invoker ID and CCF-B ID</w:t>
      </w:r>
      <w:del w:id="129" w:author="Samsung" w:date="2025-04-29T10:15:00Z">
        <w:r w:rsidDel="00D50730">
          <w:delText xml:space="preserve"> (if </w:delText>
        </w:r>
      </w:del>
      <w:del w:id="130" w:author="Samsung" w:date="2025-04-29T10:14:00Z">
        <w:r w:rsidDel="00D50730">
          <w:delText>any)</w:delText>
        </w:r>
      </w:del>
      <w:r>
        <w:t xml:space="preserve"> based on the information locally available </w:t>
      </w:r>
      <w:del w:id="131" w:author="Nokia" w:date="2025-05-11T19:44:00Z" w16du:dateUtc="2025-05-11T17:44:00Z">
        <w:r w:rsidRPr="00002693" w:rsidDel="00002693">
          <w:rPr>
            <w:highlight w:val="cyan"/>
          </w:rPr>
          <w:delText>and contacts</w:delText>
        </w:r>
      </w:del>
      <w:ins w:id="132" w:author="Nokia" w:date="2025-05-11T19:44:00Z" w16du:dateUtc="2025-05-11T17:44:00Z">
        <w:r w:rsidR="00002693" w:rsidRPr="00002693">
          <w:rPr>
            <w:highlight w:val="cyan"/>
          </w:rPr>
          <w:t>to contact</w:t>
        </w:r>
      </w:ins>
      <w:r>
        <w:t xml:space="preserve"> the right CCF-B to fetch the security information.</w:t>
      </w:r>
    </w:p>
    <w:p w14:paraId="390B68EA" w14:textId="77777777" w:rsidR="00767B64" w:rsidRDefault="00767B64" w:rsidP="00767B64">
      <w:pPr>
        <w:pStyle w:val="EditorsNote"/>
      </w:pPr>
      <w:r>
        <w:t>Editor’s Note: For AEF</w:t>
      </w:r>
      <w:r w:rsidRPr="009E5544">
        <w:rPr>
          <w:vertAlign w:val="subscript"/>
        </w:rPr>
        <w:t>PSK</w:t>
      </w:r>
      <w:r>
        <w:t xml:space="preserve"> identification, if AEF details are sufficient or </w:t>
      </w:r>
      <w:commentRangeStart w:id="133"/>
      <w:r>
        <w:t xml:space="preserve">service API information </w:t>
      </w:r>
      <w:commentRangeEnd w:id="133"/>
      <w:r>
        <w:rPr>
          <w:rStyle w:val="CommentReference"/>
          <w:color w:val="auto"/>
        </w:rPr>
        <w:commentReference w:id="133"/>
      </w:r>
      <w:r>
        <w:t>is needed is FFS.</w:t>
      </w:r>
    </w:p>
    <w:p w14:paraId="05C4AC55" w14:textId="5A7B9667" w:rsidR="00767B64" w:rsidRPr="004163E1" w:rsidDel="00FF34F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moveFrom w:id="134" w:author="Nokia" w:date="2025-05-11T19:46:00Z" w16du:dateUtc="2025-05-11T17:46:00Z"/>
          <w:highlight w:val="cyan"/>
        </w:rPr>
      </w:pPr>
      <w:moveFromRangeStart w:id="135" w:author="Nokia" w:date="2025-05-11T19:46:00Z" w:name="move197885184"/>
      <w:moveFrom w:id="136" w:author="Nokia" w:date="2025-05-11T19:46:00Z" w16du:dateUtc="2025-05-11T17:46:00Z">
        <w:r w:rsidRPr="004163E1" w:rsidDel="00FF34F4">
          <w:rPr>
            <w:highlight w:val="cyan"/>
          </w:rPr>
          <w:t>The CCF-B shall provide the security information related to the chosen security method to the CCF-A.</w:t>
        </w:r>
      </w:moveFrom>
    </w:p>
    <w:moveFromRangeEnd w:id="135"/>
    <w:p w14:paraId="6513EBC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37" w:author="Nokia" w:date="2025-05-11T19:55:00Z" w16du:dateUtc="2025-05-11T17:55:00Z"/>
        </w:rPr>
      </w:pPr>
      <w:r>
        <w:t>The CCF-A shall provide the received security information to the AEF.</w:t>
      </w:r>
    </w:p>
    <w:p w14:paraId="05E2E95D" w14:textId="51B1F25C" w:rsidR="00A30878" w:rsidRPr="00727ABF" w:rsidRDefault="00A30878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highlight w:val="cyan"/>
        </w:rPr>
      </w:pPr>
      <w:ins w:id="138" w:author="Nokia" w:date="2025-05-11T19:55:00Z" w16du:dateUtc="2025-05-11T17:55:00Z">
        <w:r w:rsidRPr="00727ABF">
          <w:rPr>
            <w:highlight w:val="cyan"/>
          </w:rPr>
          <w:t>A</w:t>
        </w:r>
        <w:r w:rsidR="00A7558B" w:rsidRPr="00727ABF">
          <w:rPr>
            <w:highlight w:val="cyan"/>
          </w:rPr>
          <w:t xml:space="preserve">fter sending the authentication initiation response, API </w:t>
        </w:r>
      </w:ins>
      <w:ins w:id="139" w:author="Nokia" w:date="2025-05-11T19:56:00Z" w16du:dateUtc="2025-05-11T17:56:00Z">
        <w:r w:rsidR="00A7558B" w:rsidRPr="00727ABF">
          <w:rPr>
            <w:highlight w:val="cyan"/>
          </w:rPr>
          <w:t>invoker in CAPIF provider domain B and AEF in CAPIF provider domain A</w:t>
        </w:r>
        <w:r w:rsidR="009D3B14" w:rsidRPr="00727ABF">
          <w:rPr>
            <w:highlight w:val="cyan"/>
          </w:rPr>
          <w:t xml:space="preserve"> establish a TLS connection using the security information </w:t>
        </w:r>
      </w:ins>
      <w:ins w:id="140" w:author="Nokia" w:date="2025-05-11T19:57:00Z" w16du:dateUtc="2025-05-11T17:57:00Z">
        <w:r w:rsidR="00727ABF" w:rsidRPr="00727ABF">
          <w:rPr>
            <w:highlight w:val="cyan"/>
          </w:rPr>
          <w:t>obtained.</w:t>
        </w:r>
      </w:ins>
    </w:p>
    <w:p w14:paraId="484831C4" w14:textId="575C8E94" w:rsidR="00767B64" w:rsidRDefault="00727ABF" w:rsidP="00727ABF">
      <w:pPr>
        <w:overflowPunct w:val="0"/>
        <w:autoSpaceDE w:val="0"/>
        <w:autoSpaceDN w:val="0"/>
        <w:adjustRightInd w:val="0"/>
        <w:ind w:left="360"/>
        <w:textAlignment w:val="baseline"/>
      </w:pPr>
      <w:ins w:id="141" w:author="Nokia" w:date="2025-05-11T19:57:00Z" w16du:dateUtc="2025-05-11T17:57:00Z">
        <w:r w:rsidRPr="00FA4002">
          <w:rPr>
            <w:highlight w:val="cyan"/>
          </w:rPr>
          <w:t>After successful authentication</w:t>
        </w:r>
      </w:ins>
      <w:ins w:id="142" w:author="Nokia" w:date="2025-05-11T19:58:00Z" w16du:dateUtc="2025-05-11T17:58:00Z">
        <w:r w:rsidRPr="00FA4002">
          <w:rPr>
            <w:highlight w:val="cyan"/>
          </w:rPr>
          <w:t xml:space="preserve"> </w:t>
        </w:r>
      </w:ins>
      <w:ins w:id="143" w:author="Nokia" w:date="2025-05-11T20:06:00Z" w16du:dateUtc="2025-05-11T18:06:00Z">
        <w:r w:rsidR="003609AA">
          <w:rPr>
            <w:highlight w:val="cyan"/>
          </w:rPr>
          <w:t xml:space="preserve">of API invoker and AEF, </w:t>
        </w:r>
      </w:ins>
      <w:ins w:id="144" w:author="Nokia" w:date="2025-05-11T19:58:00Z" w16du:dateUtc="2025-05-11T17:58:00Z">
        <w:r w:rsidRPr="00FA4002">
          <w:rPr>
            <w:highlight w:val="cyan"/>
          </w:rPr>
          <w:t xml:space="preserve">the </w:t>
        </w:r>
      </w:ins>
      <w:del w:id="145" w:author="Nokia" w:date="2025-05-11T19:57:00Z" w16du:dateUtc="2025-05-11T17:57:00Z">
        <w:r w:rsidR="00767B64" w:rsidRPr="00FA4002" w:rsidDel="00727ABF">
          <w:rPr>
            <w:highlight w:val="cyan"/>
          </w:rPr>
          <w:delText>T</w:delText>
        </w:r>
      </w:del>
      <w:del w:id="146" w:author="Nokia" w:date="2025-05-11T19:58:00Z" w16du:dateUtc="2025-05-11T17:58:00Z">
        <w:r w:rsidR="00767B64" w:rsidRPr="00FA4002" w:rsidDel="00727ABF">
          <w:rPr>
            <w:highlight w:val="cyan"/>
          </w:rPr>
          <w:delText>he</w:delText>
        </w:r>
      </w:del>
      <w:r w:rsidR="00767B64" w:rsidRPr="00FA4002">
        <w:rPr>
          <w:highlight w:val="cyan"/>
        </w:rPr>
        <w:t xml:space="preserve"> AEF sends the authorization information request to CCF-A. </w:t>
      </w:r>
      <w:del w:id="147" w:author="Nokia" w:date="2025-05-11T20:07:00Z" w16du:dateUtc="2025-05-11T18:07:00Z">
        <w:r w:rsidR="00767B64" w:rsidRPr="00FA4002" w:rsidDel="00D127DE">
          <w:rPr>
            <w:highlight w:val="cyan"/>
          </w:rPr>
          <w:delText>CCF-A</w:delText>
        </w:r>
      </w:del>
      <w:del w:id="148" w:author="Nokia" w:date="2025-05-11T19:58:00Z" w16du:dateUtc="2025-05-11T17:58:00Z">
        <w:r w:rsidR="00767B64" w:rsidRPr="00FA4002" w:rsidDel="00D40CF0">
          <w:rPr>
            <w:highlight w:val="cyan"/>
          </w:rPr>
          <w:delText xml:space="preserve"> sends the </w:delText>
        </w:r>
      </w:del>
      <w:del w:id="149" w:author="Nokia" w:date="2025-05-11T20:07:00Z" w16du:dateUtc="2025-05-11T18:07:00Z">
        <w:r w:rsidR="00767B64" w:rsidRPr="00FA4002" w:rsidDel="00D127DE">
          <w:rPr>
            <w:highlight w:val="cyan"/>
          </w:rPr>
          <w:delText xml:space="preserve">response </w:delText>
        </w:r>
      </w:del>
      <w:del w:id="150" w:author="Nokia" w:date="2025-05-11T19:59:00Z" w16du:dateUtc="2025-05-11T17:59:00Z">
        <w:r w:rsidR="00767B64" w:rsidRPr="00FA4002" w:rsidDel="00D40CF0">
          <w:rPr>
            <w:highlight w:val="cyan"/>
          </w:rPr>
          <w:delText xml:space="preserve">for </w:delText>
        </w:r>
      </w:del>
      <w:ins w:id="151" w:author="Nokia" w:date="2025-05-11T20:07:00Z" w16du:dateUtc="2025-05-11T18:07:00Z">
        <w:r w:rsidR="00D127DE" w:rsidRPr="00FA4002">
          <w:rPr>
            <w:highlight w:val="cyan"/>
          </w:rPr>
          <w:t xml:space="preserve">Based on CCF-A's response </w:t>
        </w:r>
      </w:ins>
      <w:ins w:id="152" w:author="Nokia" w:date="2025-05-11T19:59:00Z" w16du:dateUtc="2025-05-11T17:59:00Z">
        <w:r w:rsidR="00D40CF0" w:rsidRPr="00FA4002">
          <w:rPr>
            <w:highlight w:val="cyan"/>
          </w:rPr>
          <w:t xml:space="preserve">to the </w:t>
        </w:r>
      </w:ins>
      <w:r w:rsidR="00767B64" w:rsidRPr="00FA4002">
        <w:rPr>
          <w:highlight w:val="cyan"/>
        </w:rPr>
        <w:t>authorization information request</w:t>
      </w:r>
      <w:ins w:id="153" w:author="Nokia" w:date="2025-05-11T20:00:00Z" w16du:dateUtc="2025-05-11T18:00:00Z">
        <w:r w:rsidR="000100D6" w:rsidRPr="00FA4002">
          <w:rPr>
            <w:highlight w:val="cyan"/>
          </w:rPr>
          <w:t>,</w:t>
        </w:r>
      </w:ins>
      <w:r w:rsidR="00767B64" w:rsidRPr="00FA4002">
        <w:rPr>
          <w:highlight w:val="cyan"/>
        </w:rPr>
        <w:t xml:space="preserve"> </w:t>
      </w:r>
      <w:del w:id="154" w:author="Nokia" w:date="2025-05-11T19:59:00Z" w16du:dateUtc="2025-05-11T17:59:00Z">
        <w:r w:rsidR="00767B64" w:rsidRPr="00FA4002" w:rsidDel="00D40CF0">
          <w:rPr>
            <w:highlight w:val="cyan"/>
          </w:rPr>
          <w:delText>to the AEF. The</w:delText>
        </w:r>
        <w:r w:rsidR="00767B64" w:rsidDel="000100D6">
          <w:delText xml:space="preserve"> </w:delText>
        </w:r>
      </w:del>
      <w:r w:rsidR="00767B64">
        <w:t xml:space="preserve">AEF performs authorization based on the obtained authorization information. </w:t>
      </w:r>
    </w:p>
    <w:p w14:paraId="14AA0033" w14:textId="77777777" w:rsidR="00767B64" w:rsidRDefault="00767B64" w:rsidP="00767B64">
      <w:pPr>
        <w:overflowPunct w:val="0"/>
        <w:autoSpaceDE w:val="0"/>
        <w:autoSpaceDN w:val="0"/>
        <w:adjustRightInd w:val="0"/>
        <w:ind w:left="720"/>
        <w:textAlignment w:val="baseline"/>
      </w:pPr>
    </w:p>
    <w:p w14:paraId="28573185" w14:textId="58D66FC1" w:rsidR="00767B64" w:rsidRDefault="00767B64" w:rsidP="00767B64">
      <w:pPr>
        <w:pStyle w:val="EditorsNote"/>
      </w:pPr>
      <w:r>
        <w:t xml:space="preserve">Editor’s Note: Whether CCF-A will have sufficient information to authorize the API </w:t>
      </w:r>
      <w:proofErr w:type="gramStart"/>
      <w:r>
        <w:t>invoker</w:t>
      </w:r>
      <w:proofErr w:type="gramEnd"/>
      <w:r>
        <w:t xml:space="preserve"> or it needs additional information from CCF-B is FFS.</w:t>
      </w:r>
    </w:p>
    <w:p w14:paraId="05BD294D" w14:textId="0D5B6B78" w:rsidR="006E2890" w:rsidRDefault="006E2890" w:rsidP="006E2890">
      <w:pPr>
        <w:pStyle w:val="EditorsNote"/>
      </w:pPr>
    </w:p>
    <w:p w14:paraId="39390086" w14:textId="77777777" w:rsidR="00767B64" w:rsidRDefault="00767B64" w:rsidP="00767B64">
      <w:pPr>
        <w:pStyle w:val="Heading4"/>
      </w:pPr>
      <w:r w:rsidRPr="002E38E8">
        <w:t>6.</w:t>
      </w:r>
      <w:r>
        <w:t>X.3.2</w:t>
      </w:r>
      <w:r w:rsidRPr="002E38E8">
        <w:tab/>
      </w:r>
      <w:r>
        <w:t xml:space="preserve">Method 2: Using </w:t>
      </w:r>
      <w:r w:rsidRPr="002E38E8">
        <w:t>P</w:t>
      </w:r>
      <w:r>
        <w:t>KI</w:t>
      </w:r>
    </w:p>
    <w:p w14:paraId="7CD4495F" w14:textId="2EC15CF4" w:rsidR="00FA4002" w:rsidRDefault="00FA4002" w:rsidP="00FA4002">
      <w:pPr>
        <w:rPr>
          <w:ins w:id="155" w:author="Nokia" w:date="2025-05-11T20:01:00Z" w16du:dateUtc="2025-05-11T18:01:00Z"/>
        </w:rPr>
      </w:pPr>
      <w:ins w:id="156" w:author="Nokia" w:date="2025-05-11T20:01:00Z" w16du:dateUtc="2025-05-11T18:01:00Z">
        <w:r w:rsidRPr="00515230">
          <w:rPr>
            <w:highlight w:val="cyan"/>
          </w:rPr>
          <w:t xml:space="preserve">The </w:t>
        </w:r>
        <w:r>
          <w:rPr>
            <w:highlight w:val="cyan"/>
          </w:rPr>
          <w:t xml:space="preserve">authentication </w:t>
        </w:r>
        <w:r w:rsidRPr="00515230">
          <w:rPr>
            <w:highlight w:val="cyan"/>
          </w:rPr>
          <w:t>procedure in clause 6.5.2.</w:t>
        </w:r>
        <w:r>
          <w:rPr>
            <w:highlight w:val="cyan"/>
          </w:rPr>
          <w:t>2</w:t>
        </w:r>
        <w:r w:rsidRPr="00515230">
          <w:rPr>
            <w:highlight w:val="cyan"/>
          </w:rPr>
          <w:t xml:space="preserve"> shall be followed with the following enhancements</w:t>
        </w:r>
        <w:r>
          <w:rPr>
            <w:highlight w:val="cyan"/>
          </w:rPr>
          <w:t xml:space="preserve"> for CAPIF interconnect</w:t>
        </w:r>
        <w:r w:rsidR="00F14D3E" w:rsidRPr="00F14D3E">
          <w:t xml:space="preserve"> </w:t>
        </w:r>
        <w:r w:rsidR="00F14D3E" w:rsidRPr="00F14D3E">
          <w:rPr>
            <w:highlight w:val="cyan"/>
          </w:rPr>
          <w:t xml:space="preserve">to establish a dedicated secure session over CAPIF-2e using </w:t>
        </w:r>
        <w:proofErr w:type="spellStart"/>
        <w:r w:rsidR="00F14D3E" w:rsidRPr="00F14D3E">
          <w:rPr>
            <w:highlight w:val="cyan"/>
          </w:rPr>
          <w:t>mTLS</w:t>
        </w:r>
        <w:proofErr w:type="spellEnd"/>
        <w:r w:rsidRPr="00515230">
          <w:rPr>
            <w:highlight w:val="cyan"/>
          </w:rPr>
          <w:t>:</w:t>
        </w:r>
      </w:ins>
    </w:p>
    <w:p w14:paraId="5AD5DAE3" w14:textId="5F119B75" w:rsidR="00767B64" w:rsidDel="00F14D3E" w:rsidRDefault="00767B64" w:rsidP="00767B64">
      <w:pPr>
        <w:rPr>
          <w:del w:id="157" w:author="Nokia" w:date="2025-05-11T20:02:00Z" w16du:dateUtc="2025-05-11T18:02:00Z"/>
        </w:rPr>
      </w:pPr>
      <w:del w:id="158" w:author="Nokia" w:date="2025-05-11T20:02:00Z" w16du:dateUtc="2025-05-11T18:02:00Z">
        <w:r w:rsidRPr="002E38E8" w:rsidDel="00F14D3E">
          <w:lastRenderedPageBreak/>
          <w:delText>The API invoker</w:delText>
        </w:r>
        <w:r w:rsidDel="00F14D3E">
          <w:delText xml:space="preserve"> onboarded to CCF-B</w:delText>
        </w:r>
        <w:r w:rsidRPr="002E38E8" w:rsidDel="00F14D3E">
          <w:delText xml:space="preserve"> and the </w:delText>
        </w:r>
        <w:r w:rsidDel="00F14D3E">
          <w:delText xml:space="preserve">AEF registered to CCF-A </w:delText>
        </w:r>
        <w:r w:rsidRPr="002E38E8" w:rsidDel="00F14D3E">
          <w:delText xml:space="preserve">shall follow the procedure in subclause </w:delText>
        </w:r>
        <w:r w:rsidDel="00F14D3E">
          <w:delText>6.</w:delText>
        </w:r>
        <w:r w:rsidRPr="002E759E" w:rsidDel="00F14D3E">
          <w:rPr>
            <w:highlight w:val="cyan"/>
          </w:rPr>
          <w:delText>X</w:delText>
        </w:r>
        <w:r w:rsidDel="00F14D3E">
          <w:delText>.3.1</w:delText>
        </w:r>
        <w:r w:rsidRPr="002E38E8" w:rsidDel="00F14D3E">
          <w:delText xml:space="preserve"> </w:delText>
        </w:r>
        <w:r w:rsidDel="00F14D3E">
          <w:delText xml:space="preserve">with the following adaptation </w:delText>
        </w:r>
      </w:del>
      <w:del w:id="159" w:author="Nokia" w:date="2025-05-11T20:01:00Z" w16du:dateUtc="2025-05-11T18:01:00Z">
        <w:r w:rsidDel="00F14D3E">
          <w:delText xml:space="preserve">to </w:delText>
        </w:r>
        <w:r w:rsidRPr="002E38E8" w:rsidDel="00F14D3E">
          <w:delText>establish dedicated secure session over CAPIF-2e using TLS</w:delText>
        </w:r>
      </w:del>
      <w:del w:id="160" w:author="Nokia" w:date="2025-05-09T13:00:00Z" w16du:dateUtc="2025-05-09T11:00:00Z">
        <w:r w:rsidRPr="002E38E8" w:rsidDel="002554F8">
          <w:delText xml:space="preserve"> </w:delText>
        </w:r>
        <w:r w:rsidRPr="002554F8" w:rsidDel="002554F8">
          <w:rPr>
            <w:highlight w:val="cyan"/>
          </w:rPr>
          <w:delText>based on certificate based mutual authentication</w:delText>
        </w:r>
      </w:del>
      <w:del w:id="161" w:author="Nokia" w:date="2025-05-11T20:02:00Z" w16du:dateUtc="2025-05-11T18:02:00Z">
        <w:r w:rsidDel="00F14D3E">
          <w:delText>.</w:delText>
        </w:r>
        <w:r w:rsidRPr="002E38E8" w:rsidDel="00F14D3E">
          <w:delText xml:space="preserve"> </w:delText>
        </w:r>
      </w:del>
    </w:p>
    <w:p w14:paraId="593B17DF" w14:textId="77777777" w:rsidR="00767B64" w:rsidRDefault="00767B64" w:rsidP="00767B64">
      <w:pPr>
        <w:pStyle w:val="NO"/>
        <w:numPr>
          <w:ilvl w:val="0"/>
          <w:numId w:val="11"/>
        </w:numPr>
      </w:pPr>
      <w:r>
        <w:t xml:space="preserve">For fetching the </w:t>
      </w:r>
      <w:r w:rsidRPr="002E38E8">
        <w:rPr>
          <w:lang w:eastAsia="ja-JP"/>
        </w:rPr>
        <w:t xml:space="preserve">security information related to the chosen security method (TLS-PKI) </w:t>
      </w:r>
      <w:r>
        <w:rPr>
          <w:lang w:eastAsia="ja-JP"/>
        </w:rPr>
        <w:t>the CCF-B includes only the API invoker ID.</w:t>
      </w:r>
    </w:p>
    <w:p w14:paraId="4B0FA4F2" w14:textId="5AF7EE9A" w:rsidR="00767B64" w:rsidRDefault="00767B64" w:rsidP="00767B64">
      <w:pPr>
        <w:pStyle w:val="ListParagraph"/>
        <w:numPr>
          <w:ilvl w:val="0"/>
          <w:numId w:val="11"/>
        </w:numPr>
      </w:pPr>
      <w:r>
        <w:t>The CCF-B</w:t>
      </w:r>
      <w:r w:rsidRPr="00422BA4">
        <w:t xml:space="preserve"> provides the security information </w:t>
      </w:r>
      <w:r>
        <w:t>(</w:t>
      </w:r>
      <w:r w:rsidRPr="00422BA4">
        <w:t>API invoker's root CA certificate</w:t>
      </w:r>
      <w:r>
        <w:t>) to the AEF via CCF-A,</w:t>
      </w:r>
      <w:r w:rsidRPr="00422BA4">
        <w:t xml:space="preserve"> for </w:t>
      </w:r>
      <w:ins w:id="162" w:author="Nokia" w:date="2025-05-11T20:04:00Z" w16du:dateUtc="2025-05-11T18:04:00Z">
        <w:r w:rsidR="00315236">
          <w:t>allow</w:t>
        </w:r>
        <w:r w:rsidR="00434D8C">
          <w:t>ing</w:t>
        </w:r>
        <w:r w:rsidR="00315236" w:rsidRPr="00422BA4">
          <w:t xml:space="preserve"> </w:t>
        </w:r>
      </w:ins>
      <w:r w:rsidRPr="00422BA4">
        <w:t>the AEF to validate the API invoker's certificate.</w:t>
      </w:r>
    </w:p>
    <w:p w14:paraId="366419A8" w14:textId="3989E3CD" w:rsidR="00767B64" w:rsidRDefault="00767B64" w:rsidP="00767B64">
      <w:pPr>
        <w:pStyle w:val="EditorsNote"/>
      </w:pPr>
      <w:del w:id="163" w:author="Samsung" w:date="2025-04-29T10:25:00Z">
        <w:r w:rsidRPr="006E35F2" w:rsidDel="00822957">
          <w:delText>Editor’s Note: Whether communicating with other CCFs to identify the API invoker’s onboarded CCF is FFS.</w:delText>
        </w:r>
      </w:del>
    </w:p>
    <w:p w14:paraId="5B50F8A5" w14:textId="6F3845DE" w:rsidR="00767B64" w:rsidRPr="00D34A55" w:rsidRDefault="00E11CB1" w:rsidP="00E11CB1">
      <w:ins w:id="164" w:author="Nokia" w:date="2025-05-11T20:05:00Z" w16du:dateUtc="2025-05-11T18:05:00Z">
        <w:r w:rsidRPr="003E6E50">
          <w:rPr>
            <w:highlight w:val="cyan"/>
          </w:rPr>
          <w:t>After successful establishment of TLS</w:t>
        </w:r>
      </w:ins>
      <w:ins w:id="165" w:author="Nokia" w:date="2025-05-11T20:07:00Z" w16du:dateUtc="2025-05-11T18:07:00Z">
        <w:r w:rsidR="00D127DE" w:rsidRPr="003E6E50">
          <w:rPr>
            <w:highlight w:val="cyan"/>
          </w:rPr>
          <w:t xml:space="preserve"> between API invoker and AEF, </w:t>
        </w:r>
      </w:ins>
      <w:ins w:id="166" w:author="Nokia" w:date="2025-05-11T20:08:00Z" w16du:dateUtc="2025-05-11T18:08:00Z">
        <w:r w:rsidR="00351EE1" w:rsidRPr="003E6E50">
          <w:rPr>
            <w:highlight w:val="cyan"/>
          </w:rPr>
          <w:t xml:space="preserve">AEF </w:t>
        </w:r>
        <w:proofErr w:type="gramStart"/>
        <w:r w:rsidR="00351EE1" w:rsidRPr="003E6E50">
          <w:rPr>
            <w:highlight w:val="cyan"/>
          </w:rPr>
          <w:t>is able to</w:t>
        </w:r>
        <w:proofErr w:type="gramEnd"/>
        <w:r w:rsidR="00351EE1" w:rsidRPr="003E6E50">
          <w:rPr>
            <w:highlight w:val="cyan"/>
          </w:rPr>
          <w:t xml:space="preserve"> authorize the API invoker’s servi</w:t>
        </w:r>
        <w:r w:rsidR="003E6E50" w:rsidRPr="003E6E50">
          <w:rPr>
            <w:highlight w:val="cyan"/>
          </w:rPr>
          <w:t>c</w:t>
        </w:r>
        <w:r w:rsidR="00351EE1" w:rsidRPr="003E6E50">
          <w:rPr>
            <w:highlight w:val="cyan"/>
          </w:rPr>
          <w:t>e API invocation request</w:t>
        </w:r>
        <w:r w:rsidR="003E6E50" w:rsidRPr="003E6E50">
          <w:rPr>
            <w:highlight w:val="cyan"/>
          </w:rPr>
          <w:t xml:space="preserve"> </w:t>
        </w:r>
      </w:ins>
      <w:ins w:id="167" w:author="Nokia" w:date="2025-05-11T20:09:00Z" w16du:dateUtc="2025-05-11T18:09:00Z">
        <w:r w:rsidR="003E6E50" w:rsidRPr="003E6E50">
          <w:rPr>
            <w:highlight w:val="cyan"/>
          </w:rPr>
          <w:t>from the other API provider domain.</w:t>
        </w:r>
      </w:ins>
      <w:ins w:id="168" w:author="Nokia" w:date="2025-05-11T20:08:00Z" w16du:dateUtc="2025-05-11T18:08:00Z">
        <w:r w:rsidR="00351EE1">
          <w:t xml:space="preserve"> </w:t>
        </w:r>
      </w:ins>
      <w:ins w:id="169" w:author="Nokia" w:date="2025-05-11T20:05:00Z" w16du:dateUtc="2025-05-11T18:05:00Z">
        <w:r w:rsidR="007F20F8">
          <w:t xml:space="preserve"> </w:t>
        </w:r>
      </w:ins>
    </w:p>
    <w:p w14:paraId="44E62AFE" w14:textId="54CF64DF" w:rsidR="006E2890" w:rsidRDefault="006E2890" w:rsidP="006E2890">
      <w:pPr>
        <w:pStyle w:val="Heading4"/>
        <w:rPr>
          <w:ins w:id="170" w:author="Nokia" w:date="2025-05-11T20:09:00Z" w16du:dateUtc="2025-05-11T18:09:00Z"/>
        </w:rPr>
      </w:pPr>
      <w:r w:rsidRPr="00B76BEB">
        <w:t>6.X.</w:t>
      </w:r>
      <w:r w:rsidR="00767B64">
        <w:t>3</w:t>
      </w:r>
      <w:r w:rsidRPr="00B76BEB">
        <w:t>.</w:t>
      </w:r>
      <w:r w:rsidR="00767B64">
        <w:t>3</w:t>
      </w:r>
      <w:r>
        <w:tab/>
      </w:r>
      <w:r>
        <w:tab/>
      </w:r>
      <w:r w:rsidRPr="00B76BEB">
        <w:t>Method 3: TLS with OAuth Token</w:t>
      </w:r>
    </w:p>
    <w:p w14:paraId="05ECB8A1" w14:textId="6870BA66" w:rsidR="003E6E50" w:rsidRDefault="003E6E50" w:rsidP="003E6E50">
      <w:pPr>
        <w:rPr>
          <w:ins w:id="171" w:author="Nokia" w:date="2025-05-11T20:09:00Z" w16du:dateUtc="2025-05-11T18:09:00Z"/>
        </w:rPr>
      </w:pPr>
      <w:ins w:id="172" w:author="Nokia" w:date="2025-05-11T20:09:00Z" w16du:dateUtc="2025-05-11T18:09:00Z">
        <w:r w:rsidRPr="00515230">
          <w:rPr>
            <w:highlight w:val="cyan"/>
          </w:rPr>
          <w:t xml:space="preserve">The </w:t>
        </w:r>
        <w:r>
          <w:rPr>
            <w:highlight w:val="cyan"/>
          </w:rPr>
          <w:t xml:space="preserve">authentication </w:t>
        </w:r>
        <w:r w:rsidRPr="00515230">
          <w:rPr>
            <w:highlight w:val="cyan"/>
          </w:rPr>
          <w:t>procedure in clause 6.5.2.</w:t>
        </w:r>
        <w:r>
          <w:rPr>
            <w:highlight w:val="cyan"/>
          </w:rPr>
          <w:t>3</w:t>
        </w:r>
        <w:r w:rsidRPr="00515230">
          <w:rPr>
            <w:highlight w:val="cyan"/>
          </w:rPr>
          <w:t xml:space="preserve"> shall be followed </w:t>
        </w:r>
        <w:r w:rsidRPr="00F14D3E">
          <w:rPr>
            <w:highlight w:val="cyan"/>
          </w:rPr>
          <w:t xml:space="preserve">to establish a dedicated secure session </w:t>
        </w:r>
      </w:ins>
      <w:ins w:id="173" w:author="Nokia" w:date="2025-05-11T20:12:00Z" w16du:dateUtc="2025-05-11T18:12:00Z">
        <w:r w:rsidR="00E56B02">
          <w:rPr>
            <w:highlight w:val="cyan"/>
          </w:rPr>
          <w:t xml:space="preserve">between API invoker </w:t>
        </w:r>
        <w:r w:rsidR="009B3464">
          <w:rPr>
            <w:highlight w:val="cyan"/>
          </w:rPr>
          <w:t xml:space="preserve">and CCF-B of the API provider domain B </w:t>
        </w:r>
      </w:ins>
      <w:ins w:id="174" w:author="Nokia" w:date="2025-05-11T20:09:00Z" w16du:dateUtc="2025-05-11T18:09:00Z">
        <w:r w:rsidRPr="00F14D3E">
          <w:rPr>
            <w:highlight w:val="cyan"/>
          </w:rPr>
          <w:t xml:space="preserve">over CAPIF-2e using </w:t>
        </w:r>
        <w:proofErr w:type="spellStart"/>
        <w:r w:rsidRPr="00F14D3E">
          <w:rPr>
            <w:highlight w:val="cyan"/>
          </w:rPr>
          <w:t>mTLS</w:t>
        </w:r>
      </w:ins>
      <w:proofErr w:type="spellEnd"/>
      <w:ins w:id="175" w:author="Nokia" w:date="2025-05-11T20:11:00Z" w16du:dateUtc="2025-05-11T18:11:00Z">
        <w:r w:rsidR="00E56B02">
          <w:t>.</w:t>
        </w:r>
      </w:ins>
    </w:p>
    <w:p w14:paraId="0326FC3E" w14:textId="77777777" w:rsidR="003E6E50" w:rsidRPr="003E6E50" w:rsidRDefault="003E6E50" w:rsidP="003E6E50"/>
    <w:p w14:paraId="576C1B4D" w14:textId="5FA4BC4A" w:rsidR="00767B64" w:rsidDel="00D50730" w:rsidRDefault="00767B64" w:rsidP="00767B64">
      <w:pPr>
        <w:pStyle w:val="EditorsNote"/>
        <w:rPr>
          <w:del w:id="176" w:author="Samsung" w:date="2025-04-29T10:13:00Z"/>
        </w:rPr>
      </w:pPr>
      <w:del w:id="177" w:author="Samsung" w:date="2025-04-29T10:13:00Z">
        <w:r w:rsidDel="00D50730">
          <w:delText>Editor’s Note: How the API invoker knows that it should send the CCF-B information to AEF of CCF-A is FFS.</w:delText>
        </w:r>
      </w:del>
    </w:p>
    <w:p w14:paraId="69603D60" w14:textId="4939094A" w:rsidR="00767B64" w:rsidRDefault="00767B64" w:rsidP="00767B64">
      <w:pPr>
        <w:pStyle w:val="EditorsNote"/>
        <w:rPr>
          <w:ins w:id="178" w:author="Nokia" w:date="2025-05-11T20:11:00Z" w16du:dateUtc="2025-05-11T18:11:00Z"/>
        </w:rPr>
      </w:pPr>
      <w:del w:id="179" w:author="Samsung" w:date="2025-04-29T10:13:00Z">
        <w:r w:rsidRPr="003B4B33" w:rsidDel="00D50730">
          <w:delText xml:space="preserve">Editor’s Note: </w:delText>
        </w:r>
        <w:r w:rsidDel="00D50730">
          <w:delText xml:space="preserve">How the API invoker knows that certain service APIs are offered by different CCF </w:delText>
        </w:r>
        <w:r w:rsidRPr="003B4B33" w:rsidDel="00D50730">
          <w:delText>is FFS.</w:delText>
        </w:r>
      </w:del>
    </w:p>
    <w:p w14:paraId="7B9A17AF" w14:textId="7A0CFEBE" w:rsidR="00E56B02" w:rsidRDefault="00E56B02" w:rsidP="00E56B02">
      <w:ins w:id="180" w:author="Nokia" w:date="2025-05-11T20:11:00Z" w16du:dateUtc="2025-05-11T18:11:00Z">
        <w:r w:rsidRPr="00515230">
          <w:rPr>
            <w:highlight w:val="cyan"/>
          </w:rPr>
          <w:t xml:space="preserve">The </w:t>
        </w:r>
        <w:r>
          <w:rPr>
            <w:highlight w:val="cyan"/>
          </w:rPr>
          <w:t xml:space="preserve">authorization </w:t>
        </w:r>
        <w:r w:rsidRPr="00515230">
          <w:rPr>
            <w:highlight w:val="cyan"/>
          </w:rPr>
          <w:t>procedure in clause 6.5.2.</w:t>
        </w:r>
        <w:r>
          <w:rPr>
            <w:highlight w:val="cyan"/>
          </w:rPr>
          <w:t>3</w:t>
        </w:r>
        <w:r w:rsidRPr="00515230">
          <w:rPr>
            <w:highlight w:val="cyan"/>
          </w:rPr>
          <w:t xml:space="preserve"> shall be </w:t>
        </w:r>
        <w:r w:rsidRPr="00E56B02">
          <w:rPr>
            <w:highlight w:val="cyan"/>
          </w:rPr>
          <w:t>followed with the</w:t>
        </w:r>
      </w:ins>
      <w:ins w:id="181" w:author="Nokia" w:date="2025-05-11T20:12:00Z" w16du:dateUtc="2025-05-11T18:12:00Z">
        <w:r w:rsidRPr="00E56B02">
          <w:rPr>
            <w:highlight w:val="cyan"/>
          </w:rPr>
          <w:t xml:space="preserve"> following enhancements:</w:t>
        </w:r>
      </w:ins>
    </w:p>
    <w:p w14:paraId="7A59C8A9" w14:textId="2BD42228" w:rsidR="00D87F7F" w:rsidRPr="00D87F7F" w:rsidRDefault="00767B64" w:rsidP="00D5073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82" w:author="Nokia" w:date="2025-05-09T12:48:00Z" w16du:dateUtc="2025-05-09T10:48:00Z"/>
          <w:highlight w:val="cyan"/>
        </w:rPr>
      </w:pPr>
      <w:r w:rsidRPr="00B30DD3">
        <w:t>The API invoker shall send the access token request message to the onboarded CCF-B</w:t>
      </w:r>
      <w:del w:id="183" w:author="Nokia" w:date="2025-05-09T12:37:00Z" w16du:dateUtc="2025-05-09T10:37:00Z">
        <w:r w:rsidRPr="00E8420A" w:rsidDel="00E8420A">
          <w:rPr>
            <w:highlight w:val="cyan"/>
          </w:rPr>
          <w:delText xml:space="preserve">, </w:delText>
        </w:r>
      </w:del>
      <w:ins w:id="184" w:author="Nokia" w:date="2025-05-09T12:37:00Z" w16du:dateUtc="2025-05-09T10:37:00Z">
        <w:r w:rsidR="00E8420A" w:rsidRPr="00E8420A">
          <w:rPr>
            <w:highlight w:val="cyan"/>
          </w:rPr>
          <w:t>.</w:t>
        </w:r>
      </w:ins>
      <w:ins w:id="185" w:author="Nokia" w:date="2025-05-09T12:48:00Z" w16du:dateUtc="2025-05-09T10:48:00Z">
        <w:r w:rsidR="00D87F7F">
          <w:t xml:space="preserve"> </w:t>
        </w:r>
      </w:ins>
      <w:ins w:id="186" w:author="Nokia" w:date="2025-05-11T20:12:00Z" w16du:dateUtc="2025-05-11T18:12:00Z">
        <w:r w:rsidR="006946D7">
          <w:rPr>
            <w:highlight w:val="cyan"/>
          </w:rPr>
          <w:t>Since</w:t>
        </w:r>
      </w:ins>
      <w:ins w:id="187" w:author="Nokia" w:date="2025-05-11T20:13:00Z" w16du:dateUtc="2025-05-11T18:13:00Z">
        <w:r w:rsidR="006946D7">
          <w:rPr>
            <w:highlight w:val="cyan"/>
          </w:rPr>
          <w:t xml:space="preserve"> the</w:t>
        </w:r>
      </w:ins>
      <w:ins w:id="188" w:author="Nokia" w:date="2025-05-09T12:52:00Z" w16du:dateUtc="2025-05-09T10:52:00Z">
        <w:r w:rsidR="001B3CD3">
          <w:rPr>
            <w:highlight w:val="cyan"/>
          </w:rPr>
          <w:t xml:space="preserve"> discovered </w:t>
        </w:r>
      </w:ins>
      <w:ins w:id="189" w:author="Nokia" w:date="2025-05-09T12:53:00Z" w16du:dateUtc="2025-05-09T10:53:00Z">
        <w:r w:rsidR="006364D7">
          <w:rPr>
            <w:highlight w:val="cyan"/>
          </w:rPr>
          <w:t>service API is provided by a different CAPIF provider domain, the</w:t>
        </w:r>
      </w:ins>
      <w:ins w:id="190" w:author="Nokia" w:date="2025-05-09T12:48:00Z" w16du:dateUtc="2025-05-09T10:48:00Z">
        <w:r w:rsidR="00D87F7F" w:rsidRPr="00D87F7F">
          <w:rPr>
            <w:highlight w:val="cyan"/>
          </w:rPr>
          <w:t xml:space="preserve"> API invoker </w:t>
        </w:r>
      </w:ins>
      <w:ins w:id="191" w:author="Nokia" w:date="2025-05-09T12:53:00Z" w16du:dateUtc="2025-05-09T10:53:00Z">
        <w:r w:rsidR="006364D7">
          <w:rPr>
            <w:highlight w:val="cyan"/>
          </w:rPr>
          <w:t>shall</w:t>
        </w:r>
      </w:ins>
      <w:ins w:id="192" w:author="Nokia" w:date="2025-05-09T12:50:00Z" w16du:dateUtc="2025-05-09T10:50:00Z">
        <w:r w:rsidR="00D87F7F">
          <w:rPr>
            <w:highlight w:val="cyan"/>
          </w:rPr>
          <w:t xml:space="preserve"> provide</w:t>
        </w:r>
      </w:ins>
      <w:ins w:id="193" w:author="Nokia" w:date="2025-05-09T12:48:00Z" w16du:dateUtc="2025-05-09T10:48:00Z">
        <w:r w:rsidR="00D87F7F" w:rsidRPr="00D87F7F">
          <w:rPr>
            <w:highlight w:val="cyan"/>
          </w:rPr>
          <w:t xml:space="preserve"> a client credential assertion </w:t>
        </w:r>
      </w:ins>
      <w:ins w:id="194" w:author="Nokia" w:date="2025-05-09T12:49:00Z" w16du:dateUtc="2025-05-09T10:49:00Z">
        <w:r w:rsidR="00D87F7F" w:rsidRPr="00D87F7F">
          <w:rPr>
            <w:highlight w:val="cyan"/>
          </w:rPr>
          <w:t>token to allow for authentication</w:t>
        </w:r>
      </w:ins>
      <w:ins w:id="195" w:author="Nokia" w:date="2025-05-09T12:53:00Z" w16du:dateUtc="2025-05-09T10:53:00Z">
        <w:r w:rsidR="006364D7">
          <w:rPr>
            <w:highlight w:val="cyan"/>
          </w:rPr>
          <w:t xml:space="preserve"> of the API Invoker ID</w:t>
        </w:r>
      </w:ins>
      <w:ins w:id="196" w:author="Nokia" w:date="2025-05-09T12:49:00Z" w16du:dateUtc="2025-05-09T10:49:00Z">
        <w:r w:rsidR="00D87F7F" w:rsidRPr="00D87F7F">
          <w:rPr>
            <w:highlight w:val="cyan"/>
          </w:rPr>
          <w:t xml:space="preserve"> by CCF </w:t>
        </w:r>
      </w:ins>
      <w:ins w:id="197" w:author="Nokia" w:date="2025-05-11T20:13:00Z" w16du:dateUtc="2025-05-11T18:13:00Z">
        <w:r w:rsidR="006946D7">
          <w:rPr>
            <w:highlight w:val="cyan"/>
          </w:rPr>
          <w:t xml:space="preserve">and </w:t>
        </w:r>
      </w:ins>
      <w:ins w:id="198" w:author="Nokia" w:date="2025-05-09T12:49:00Z" w16du:dateUtc="2025-05-09T10:49:00Z">
        <w:r w:rsidR="00D87F7F" w:rsidRPr="00D87F7F">
          <w:rPr>
            <w:highlight w:val="cyan"/>
          </w:rPr>
          <w:t xml:space="preserve">AEF of </w:t>
        </w:r>
      </w:ins>
      <w:ins w:id="199" w:author="Nokia" w:date="2025-05-09T12:53:00Z" w16du:dateUtc="2025-05-09T10:53:00Z">
        <w:r w:rsidR="006364D7">
          <w:rPr>
            <w:highlight w:val="cyan"/>
          </w:rPr>
          <w:t>the</w:t>
        </w:r>
      </w:ins>
      <w:ins w:id="200" w:author="Nokia" w:date="2025-05-09T12:49:00Z" w16du:dateUtc="2025-05-09T10:49:00Z">
        <w:r w:rsidR="00D87F7F" w:rsidRPr="00D87F7F">
          <w:rPr>
            <w:highlight w:val="cyan"/>
          </w:rPr>
          <w:t xml:space="preserve"> </w:t>
        </w:r>
      </w:ins>
      <w:ins w:id="201" w:author="Nokia" w:date="2025-05-11T20:13:00Z" w16du:dateUtc="2025-05-11T18:13:00Z">
        <w:r w:rsidR="006946D7">
          <w:rPr>
            <w:highlight w:val="cyan"/>
          </w:rPr>
          <w:t>other</w:t>
        </w:r>
      </w:ins>
      <w:ins w:id="202" w:author="Nokia" w:date="2025-05-09T12:50:00Z" w16du:dateUtc="2025-05-09T10:50:00Z">
        <w:r w:rsidR="00D87F7F" w:rsidRPr="00D87F7F">
          <w:rPr>
            <w:highlight w:val="cyan"/>
          </w:rPr>
          <w:t xml:space="preserve"> CAPIF provider domain.</w:t>
        </w:r>
      </w:ins>
    </w:p>
    <w:p w14:paraId="42E462C2" w14:textId="2C2AFA45" w:rsidR="00D50730" w:rsidRPr="00B32263" w:rsidDel="00B32263" w:rsidRDefault="00767B64" w:rsidP="00D5073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03" w:author="Samsung" w:date="2025-04-29T10:21:00Z"/>
          <w:del w:id="204" w:author="Nokia" w:date="2025-05-11T20:15:00Z" w16du:dateUtc="2025-05-11T18:15:00Z"/>
          <w:highlight w:val="cyan"/>
        </w:rPr>
      </w:pPr>
      <w:del w:id="205" w:author="Nokia" w:date="2025-05-11T20:15:00Z" w16du:dateUtc="2025-05-11T18:15:00Z">
        <w:r w:rsidRPr="00B32263" w:rsidDel="00B32263">
          <w:rPr>
            <w:highlight w:val="cyan"/>
          </w:rPr>
          <w:delText xml:space="preserve">CCF-B determines that the service API requested is provided by </w:delText>
        </w:r>
      </w:del>
      <w:del w:id="206" w:author="Nokia" w:date="2025-05-09T12:42:00Z" w16du:dateUtc="2025-05-09T10:42:00Z">
        <w:r w:rsidRPr="00B32263" w:rsidDel="009770BE">
          <w:rPr>
            <w:highlight w:val="cyan"/>
          </w:rPr>
          <w:delText>the AEFs</w:delText>
        </w:r>
      </w:del>
      <w:del w:id="207" w:author="Nokia" w:date="2025-05-11T20:15:00Z" w16du:dateUtc="2025-05-11T18:15:00Z">
        <w:r w:rsidRPr="00B32263" w:rsidDel="00B32263">
          <w:rPr>
            <w:highlight w:val="cyan"/>
          </w:rPr>
          <w:delText xml:space="preserve"> in CAPIF provider domain A. </w:delText>
        </w:r>
      </w:del>
      <w:ins w:id="208" w:author="Samsung" w:date="2025-04-29T16:27:00Z">
        <w:del w:id="209" w:author="Nokia" w:date="2025-05-09T12:41:00Z" w16du:dateUtc="2025-05-09T10:41:00Z">
          <w:r w:rsidR="00307C87" w:rsidRPr="00B32263" w:rsidDel="00854D32">
            <w:rPr>
              <w:highlight w:val="cyan"/>
            </w:rPr>
            <w:delText>If the Onboard_secret is included it shall be removed.</w:delText>
          </w:r>
        </w:del>
      </w:ins>
    </w:p>
    <w:p w14:paraId="40947457" w14:textId="77777777" w:rsidR="00D50730" w:rsidRDefault="00D50730" w:rsidP="00D50730">
      <w:pPr>
        <w:overflowPunct w:val="0"/>
        <w:autoSpaceDE w:val="0"/>
        <w:autoSpaceDN w:val="0"/>
        <w:adjustRightInd w:val="0"/>
        <w:ind w:left="720"/>
        <w:textAlignment w:val="baseline"/>
      </w:pPr>
    </w:p>
    <w:p w14:paraId="4DD854C5" w14:textId="65DE7D99" w:rsidR="00767B64" w:rsidDel="009770BE" w:rsidRDefault="00767B64" w:rsidP="00767B64">
      <w:pPr>
        <w:pStyle w:val="EditorsNote"/>
        <w:rPr>
          <w:ins w:id="210" w:author="Samsung" w:date="2025-04-29T16:27:00Z"/>
          <w:del w:id="211" w:author="Nokia" w:date="2025-05-09T12:43:00Z" w16du:dateUtc="2025-05-09T10:43:00Z"/>
        </w:rPr>
      </w:pPr>
      <w:del w:id="212" w:author="Nokia" w:date="2025-05-09T12:43:00Z" w16du:dateUtc="2025-05-09T10:43:00Z">
        <w:r w:rsidRPr="009770BE" w:rsidDel="009770BE">
          <w:rPr>
            <w:highlight w:val="cyan"/>
          </w:rPr>
          <w:delText xml:space="preserve">Editor’s Note: Further which CCF provides the access token and how rest of the procedure works is FFS. </w:delText>
        </w:r>
        <w:commentRangeStart w:id="213"/>
        <w:commentRangeStart w:id="214"/>
        <w:r w:rsidRPr="009770BE" w:rsidDel="009770BE">
          <w:rPr>
            <w:highlight w:val="cyan"/>
          </w:rPr>
          <w:delText>Forwarding an access token request means to make the onoboarding secret public to the CCF-A. If this is wanted is FFS.</w:delText>
        </w:r>
        <w:commentRangeEnd w:id="213"/>
        <w:r w:rsidR="00307C87" w:rsidRPr="009770BE" w:rsidDel="009770BE">
          <w:rPr>
            <w:rStyle w:val="CommentReference"/>
            <w:color w:val="auto"/>
            <w:highlight w:val="cyan"/>
          </w:rPr>
          <w:commentReference w:id="213"/>
        </w:r>
      </w:del>
      <w:commentRangeEnd w:id="214"/>
      <w:r w:rsidR="009770BE">
        <w:rPr>
          <w:rStyle w:val="CommentReference"/>
          <w:color w:val="auto"/>
        </w:rPr>
        <w:commentReference w:id="214"/>
      </w:r>
    </w:p>
    <w:p w14:paraId="7CE067E7" w14:textId="6361D3D2" w:rsidR="00854D32" w:rsidRDefault="00B32263" w:rsidP="00B3226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15" w:author="Nokia" w:date="2025-05-09T12:41:00Z" w16du:dateUtc="2025-05-09T10:41:00Z"/>
        </w:rPr>
      </w:pPr>
      <w:ins w:id="216" w:author="Nokia" w:date="2025-05-11T20:15:00Z" w16du:dateUtc="2025-05-11T18:15:00Z">
        <w:r w:rsidRPr="00C07C64">
          <w:rPr>
            <w:highlight w:val="cyan"/>
          </w:rPr>
          <w:t>CCF-B determines that the service API requested is provided by an AEF in CAPIF provider domain A</w:t>
        </w:r>
      </w:ins>
      <w:ins w:id="217" w:author="Samsung" w:date="2025-04-29T16:27:00Z">
        <w:del w:id="218" w:author="Nokia" w:date="2025-05-09T12:41:00Z" w16du:dateUtc="2025-05-09T10:41:00Z">
          <w:r w:rsidR="00307C87" w:rsidRPr="00C07C64" w:rsidDel="00854D32">
            <w:rPr>
              <w:highlight w:val="cyan"/>
            </w:rPr>
            <w:delText xml:space="preserve">The </w:delText>
          </w:r>
        </w:del>
        <w:del w:id="219" w:author="Nokia" w:date="2025-05-11T20:15:00Z" w16du:dateUtc="2025-05-11T18:15:00Z">
          <w:r w:rsidR="00307C87" w:rsidRPr="00C07C64" w:rsidDel="00B32263">
            <w:rPr>
              <w:highlight w:val="cyan"/>
            </w:rPr>
            <w:delText>CCF-B</w:delText>
          </w:r>
        </w:del>
      </w:ins>
      <w:ins w:id="220" w:author="Nokia" w:date="2025-05-11T20:15:00Z" w16du:dateUtc="2025-05-11T18:15:00Z">
        <w:r w:rsidR="00C07C64" w:rsidRPr="00C07C64">
          <w:rPr>
            <w:highlight w:val="cyan"/>
          </w:rPr>
          <w:t xml:space="preserve"> and</w:t>
        </w:r>
      </w:ins>
      <w:ins w:id="221" w:author="Samsung" w:date="2025-04-29T16:27:00Z">
        <w:r w:rsidR="00307C87">
          <w:t xml:space="preserve"> sends the access token request message to </w:t>
        </w:r>
        <w:del w:id="222" w:author="Nokia" w:date="2025-05-09T12:42:00Z" w16du:dateUtc="2025-05-09T10:42:00Z">
          <w:r w:rsidR="00307C87" w:rsidRPr="00854D32" w:rsidDel="00854D32">
            <w:rPr>
              <w:highlight w:val="cyan"/>
            </w:rPr>
            <w:delText>the</w:delText>
          </w:r>
          <w:r w:rsidR="00307C87" w:rsidDel="00854D32">
            <w:delText xml:space="preserve"> </w:delText>
          </w:r>
        </w:del>
        <w:r w:rsidR="00307C87">
          <w:t xml:space="preserve">CCF-A in CAPIF provider domain A. </w:t>
        </w:r>
      </w:ins>
      <w:ins w:id="223" w:author="Nokia" w:date="2025-05-09T12:41:00Z" w16du:dateUtc="2025-05-09T10:41:00Z">
        <w:r w:rsidR="00854D32">
          <w:t xml:space="preserve">If the </w:t>
        </w:r>
        <w:proofErr w:type="spellStart"/>
        <w:r w:rsidR="00854D32">
          <w:t>Onboard_secret</w:t>
        </w:r>
        <w:proofErr w:type="spellEnd"/>
        <w:r w:rsidR="00854D32">
          <w:t xml:space="preserve"> is included </w:t>
        </w:r>
        <w:r w:rsidR="00854D32" w:rsidRPr="00E8420A">
          <w:rPr>
            <w:highlight w:val="cyan"/>
          </w:rPr>
          <w:t>in the access token request</w:t>
        </w:r>
      </w:ins>
      <w:ins w:id="224" w:author="Nokia" w:date="2025-05-11T20:16:00Z" w16du:dateUtc="2025-05-11T18:16:00Z">
        <w:r w:rsidR="00C07C64">
          <w:rPr>
            <w:highlight w:val="cyan"/>
          </w:rPr>
          <w:t xml:space="preserve"> to CCF_B</w:t>
        </w:r>
      </w:ins>
      <w:ins w:id="225" w:author="Nokia" w:date="2025-05-09T12:41:00Z" w16du:dateUtc="2025-05-09T10:41:00Z">
        <w:r w:rsidR="00854D32" w:rsidRPr="00E8420A">
          <w:rPr>
            <w:highlight w:val="cyan"/>
          </w:rPr>
          <w:t>,</w:t>
        </w:r>
        <w:r w:rsidR="00854D32">
          <w:t xml:space="preserve"> it shall be removed </w:t>
        </w:r>
        <w:r w:rsidR="00854D32" w:rsidRPr="00E8420A">
          <w:rPr>
            <w:highlight w:val="cyan"/>
          </w:rPr>
          <w:t>before forwarding the request to CCF-A</w:t>
        </w:r>
      </w:ins>
      <w:ins w:id="226" w:author="Nokia" w:date="2025-05-11T20:20:00Z" w16du:dateUtc="2025-05-11T18:20:00Z">
        <w:r w:rsidR="003632A2" w:rsidRPr="00AB5F4A">
          <w:rPr>
            <w:highlight w:val="cyan"/>
          </w:rPr>
          <w:t xml:space="preserve">. </w:t>
        </w:r>
      </w:ins>
    </w:p>
    <w:p w14:paraId="35CBBA0E" w14:textId="192DB434" w:rsidR="00307C87" w:rsidRPr="00B30DD3" w:rsidRDefault="00307C87" w:rsidP="00307C87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27" w:author="Samsung" w:date="2025-04-29T16:27:00Z"/>
        </w:rPr>
      </w:pPr>
      <w:ins w:id="228" w:author="Samsung" w:date="2025-04-29T16:27:00Z">
        <w:del w:id="229" w:author="Nokia" w:date="2025-05-09T12:41:00Z" w16du:dateUtc="2025-05-09T10:41:00Z">
          <w:r w:rsidRPr="00854D32" w:rsidDel="00854D32">
            <w:rPr>
              <w:highlight w:val="cyan"/>
            </w:rPr>
            <w:delText>The</w:delText>
          </w:r>
          <w:r w:rsidDel="00854D32">
            <w:delText xml:space="preserve"> </w:delText>
          </w:r>
        </w:del>
        <w:r>
          <w:t xml:space="preserve">CCF-A </w:t>
        </w:r>
      </w:ins>
      <w:ins w:id="230" w:author="Nokia" w:date="2025-05-09T12:54:00Z" w16du:dateUtc="2025-05-09T10:54:00Z">
        <w:r w:rsidR="006364D7" w:rsidRPr="00314275">
          <w:rPr>
            <w:highlight w:val="cyan"/>
          </w:rPr>
          <w:t xml:space="preserve">authenticates </w:t>
        </w:r>
      </w:ins>
      <w:ins w:id="231" w:author="Nokia" w:date="2025-05-09T12:55:00Z" w16du:dateUtc="2025-05-09T10:55:00Z">
        <w:r w:rsidR="00314275" w:rsidRPr="00314275">
          <w:rPr>
            <w:highlight w:val="cyan"/>
          </w:rPr>
          <w:t xml:space="preserve">the API invoker. </w:t>
        </w:r>
      </w:ins>
      <w:ins w:id="232" w:author="Nokia" w:date="2025-05-11T20:22:00Z" w16du:dateUtc="2025-05-11T18:22:00Z">
        <w:r w:rsidR="004B2139" w:rsidRPr="00AB5F4A">
          <w:rPr>
            <w:highlight w:val="cyan"/>
          </w:rPr>
          <w:t>If the CCA is included, CCF-</w:t>
        </w:r>
        <w:r w:rsidR="004B2139">
          <w:rPr>
            <w:highlight w:val="cyan"/>
          </w:rPr>
          <w:t>A</w:t>
        </w:r>
        <w:r w:rsidR="004B2139" w:rsidRPr="00AB5F4A">
          <w:rPr>
            <w:highlight w:val="cyan"/>
          </w:rPr>
          <w:t xml:space="preserve"> may verify the API invoker identity.</w:t>
        </w:r>
        <w:r w:rsidR="004B2139">
          <w:rPr>
            <w:highlight w:val="cyan"/>
          </w:rPr>
          <w:t xml:space="preserve"> </w:t>
        </w:r>
      </w:ins>
      <w:ins w:id="233" w:author="Nokia" w:date="2025-05-09T12:55:00Z" w16du:dateUtc="2025-05-09T10:55:00Z">
        <w:r w:rsidR="00314275" w:rsidRPr="00314275">
          <w:rPr>
            <w:highlight w:val="cyan"/>
          </w:rPr>
          <w:t>If successful</w:t>
        </w:r>
      </w:ins>
      <w:ins w:id="234" w:author="Nokia" w:date="2025-05-11T20:22:00Z" w16du:dateUtc="2025-05-11T18:22:00Z">
        <w:r w:rsidR="004B2139">
          <w:rPr>
            <w:highlight w:val="cyan"/>
          </w:rPr>
          <w:t>ly authenticated</w:t>
        </w:r>
      </w:ins>
      <w:ins w:id="235" w:author="Nokia" w:date="2025-05-09T12:55:00Z" w16du:dateUtc="2025-05-09T10:55:00Z">
        <w:r w:rsidR="00314275" w:rsidRPr="00314275">
          <w:rPr>
            <w:highlight w:val="cyan"/>
          </w:rPr>
          <w:t>, CCF-A</w:t>
        </w:r>
        <w:r w:rsidR="00314275">
          <w:t xml:space="preserve"> </w:t>
        </w:r>
      </w:ins>
      <w:ins w:id="236" w:author="Samsung" w:date="2025-04-29T16:27:00Z">
        <w:r>
          <w:t xml:space="preserve">generates </w:t>
        </w:r>
        <w:del w:id="237" w:author="Nokia" w:date="2025-05-11T20:16:00Z" w16du:dateUtc="2025-05-11T18:16:00Z">
          <w:r w:rsidRPr="005916F3" w:rsidDel="005916F3">
            <w:rPr>
              <w:highlight w:val="cyan"/>
            </w:rPr>
            <w:delText>and provides</w:delText>
          </w:r>
          <w:r w:rsidDel="005916F3">
            <w:delText xml:space="preserve"> </w:delText>
          </w:r>
        </w:del>
        <w:r w:rsidRPr="002E38E8">
          <w:rPr>
            <w:lang w:eastAsia="ja-JP"/>
          </w:rPr>
          <w:t xml:space="preserve">an access token specific to the API invoker and </w:t>
        </w:r>
        <w:del w:id="238" w:author="Nokia" w:date="2025-05-11T20:17:00Z" w16du:dateUtc="2025-05-11T18:17:00Z">
          <w:r w:rsidRPr="004F699E" w:rsidDel="004F699E">
            <w:rPr>
              <w:highlight w:val="cyan"/>
              <w:lang w:eastAsia="ja-JP"/>
            </w:rPr>
            <w:delText>returns</w:delText>
          </w:r>
        </w:del>
      </w:ins>
      <w:ins w:id="239" w:author="Nokia" w:date="2025-05-11T20:17:00Z" w16du:dateUtc="2025-05-11T18:17:00Z">
        <w:r w:rsidR="004F699E" w:rsidRPr="004F699E">
          <w:rPr>
            <w:highlight w:val="cyan"/>
            <w:lang w:eastAsia="ja-JP"/>
          </w:rPr>
          <w:t>provides</w:t>
        </w:r>
      </w:ins>
      <w:ins w:id="240" w:author="Samsung" w:date="2025-04-29T16:27:00Z">
        <w:r w:rsidRPr="002E38E8">
          <w:rPr>
            <w:lang w:eastAsia="ja-JP"/>
          </w:rPr>
          <w:t xml:space="preserve"> it in an Access Token Response message</w:t>
        </w:r>
        <w:r>
          <w:t xml:space="preserve"> to the API invoker via CCF-</w:t>
        </w:r>
        <w:r w:rsidRPr="00CD71D1">
          <w:rPr>
            <w:highlight w:val="cyan"/>
          </w:rPr>
          <w:t>B</w:t>
        </w:r>
        <w:del w:id="241" w:author="Nokia" w:date="2025-05-11T20:23:00Z" w16du:dateUtc="2025-05-11T18:23:00Z">
          <w:r w:rsidRPr="00CD71D1" w:rsidDel="00CD71D1">
            <w:rPr>
              <w:highlight w:val="cyan"/>
            </w:rPr>
            <w:delText xml:space="preserve"> as specified in clause 6.5.2.3</w:delText>
          </w:r>
        </w:del>
        <w:r>
          <w:t xml:space="preserve">. </w:t>
        </w:r>
      </w:ins>
    </w:p>
    <w:p w14:paraId="5F28A841" w14:textId="32B2671E" w:rsidR="00307C87" w:rsidRPr="00767B64" w:rsidDel="00314275" w:rsidRDefault="00307C87" w:rsidP="00767B64">
      <w:pPr>
        <w:pStyle w:val="EditorsNote"/>
        <w:rPr>
          <w:del w:id="242" w:author="Nokia" w:date="2025-05-09T12:56:00Z" w16du:dateUtc="2025-05-09T10:56:00Z"/>
        </w:rPr>
      </w:pPr>
    </w:p>
    <w:p w14:paraId="7F38E640" w14:textId="1F0DD675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43" w:author="Samsung" w:date="2025-04-29T10:18:00Z"/>
        </w:rPr>
      </w:pPr>
      <w:r w:rsidRPr="00404632">
        <w:t xml:space="preserve">On CAPIF-2e, the API invoker authenticates to the AEF by establishing a TLS session </w:t>
      </w:r>
      <w:del w:id="244" w:author="Nokia" w:date="2025-05-11T20:24:00Z" w16du:dateUtc="2025-05-11T18:24:00Z">
        <w:r w:rsidRPr="00BF6FDD" w:rsidDel="00BF6FDD">
          <w:rPr>
            <w:highlight w:val="cyan"/>
          </w:rPr>
          <w:delText>with the AEF</w:delText>
        </w:r>
      </w:del>
      <w:del w:id="245" w:author="Nokia" w:date="2025-05-11T20:17:00Z" w16du:dateUtc="2025-05-11T18:17:00Z">
        <w:r w:rsidRPr="0010363C" w:rsidDel="004F699E">
          <w:delText xml:space="preserve"> </w:delText>
        </w:r>
        <w:r w:rsidRPr="004F699E" w:rsidDel="004F699E">
          <w:rPr>
            <w:highlight w:val="cyan"/>
          </w:rPr>
          <w:delText xml:space="preserve">as specified in </w:delText>
        </w:r>
      </w:del>
      <w:ins w:id="246" w:author="Samsung" w:date="2025-04-29T10:33:00Z">
        <w:del w:id="247" w:author="Nokia" w:date="2025-05-11T20:17:00Z" w16du:dateUtc="2025-05-11T18:17:00Z">
          <w:r w:rsidR="007051A4" w:rsidRPr="004F699E" w:rsidDel="004F699E">
            <w:rPr>
              <w:highlight w:val="cyan"/>
            </w:rPr>
            <w:delText>c</w:delText>
          </w:r>
        </w:del>
      </w:ins>
      <w:del w:id="248" w:author="Nokia" w:date="2025-05-11T20:17:00Z" w16du:dateUtc="2025-05-11T18:17:00Z">
        <w:r w:rsidRPr="004F699E" w:rsidDel="004F699E">
          <w:rPr>
            <w:highlight w:val="cyan"/>
          </w:rPr>
          <w:delText>Clause 6.X.3.1 or 6.X.3.2</w:delText>
        </w:r>
      </w:del>
      <w:r w:rsidRPr="00404632">
        <w:t>.</w:t>
      </w:r>
      <w:del w:id="249" w:author="Nokia" w:date="2025-05-11T20:24:00Z" w16du:dateUtc="2025-05-11T18:24:00Z">
        <w:r w:rsidRPr="00404632" w:rsidDel="00DB367C">
          <w:delText xml:space="preserve"> </w:delText>
        </w:r>
      </w:del>
    </w:p>
    <w:p w14:paraId="09200EFE" w14:textId="02929BE1" w:rsidR="0049317E" w:rsidRDefault="00822957" w:rsidP="00822957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50" w:author="Nokia" w:date="2025-05-09T12:46:00Z" w16du:dateUtc="2025-05-09T10:46:00Z"/>
        </w:rPr>
      </w:pPr>
      <w:ins w:id="251" w:author="Samsung" w:date="2025-04-29T10:22:00Z">
        <w:del w:id="252" w:author="Nokia" w:date="2025-05-11T20:18:00Z" w16du:dateUtc="2025-05-11T18:18:00Z">
          <w:r w:rsidRPr="002E38E8" w:rsidDel="005345EA">
            <w:rPr>
              <w:lang w:eastAsia="ja-JP"/>
            </w:rPr>
            <w:delText>With</w:delText>
          </w:r>
        </w:del>
      </w:ins>
      <w:ins w:id="253" w:author="Nokia" w:date="2025-05-11T20:18:00Z" w16du:dateUtc="2025-05-11T18:18:00Z">
        <w:r w:rsidR="005345EA">
          <w:rPr>
            <w:lang w:eastAsia="ja-JP"/>
          </w:rPr>
          <w:t>If</w:t>
        </w:r>
      </w:ins>
      <w:ins w:id="254" w:author="Samsung" w:date="2025-04-29T10:22:00Z">
        <w:r w:rsidRPr="002E38E8">
          <w:rPr>
            <w:lang w:eastAsia="ja-JP"/>
          </w:rPr>
          <w:t xml:space="preserve"> successful</w:t>
        </w:r>
      </w:ins>
      <w:ins w:id="255" w:author="Nokia" w:date="2025-05-11T20:18:00Z" w16du:dateUtc="2025-05-11T18:18:00Z">
        <w:r w:rsidR="005345EA">
          <w:rPr>
            <w:lang w:eastAsia="ja-JP"/>
          </w:rPr>
          <w:t>ly</w:t>
        </w:r>
      </w:ins>
      <w:ins w:id="256" w:author="Samsung" w:date="2025-04-29T10:22:00Z">
        <w:r w:rsidRPr="002E38E8">
          <w:rPr>
            <w:lang w:eastAsia="ja-JP"/>
          </w:rPr>
          <w:t xml:space="preserve"> authenticat</w:t>
        </w:r>
        <w:del w:id="257" w:author="Nokia" w:date="2025-05-11T20:18:00Z" w16du:dateUtc="2025-05-11T18:18:00Z">
          <w:r w:rsidRPr="002E38E8" w:rsidDel="005345EA">
            <w:rPr>
              <w:lang w:eastAsia="ja-JP"/>
            </w:rPr>
            <w:delText>ion</w:delText>
          </w:r>
        </w:del>
      </w:ins>
      <w:ins w:id="258" w:author="Nokia" w:date="2025-05-11T20:18:00Z" w16du:dateUtc="2025-05-11T18:18:00Z">
        <w:r w:rsidR="005345EA">
          <w:rPr>
            <w:lang w:eastAsia="ja-JP"/>
          </w:rPr>
          <w:t>ed</w:t>
        </w:r>
      </w:ins>
      <w:ins w:id="259" w:author="Samsung" w:date="2025-04-29T10:22:00Z">
        <w:r w:rsidRPr="002E38E8">
          <w:rPr>
            <w:lang w:eastAsia="ja-JP"/>
          </w:rPr>
          <w:t xml:space="preserve"> to the AEF</w:t>
        </w:r>
        <w:del w:id="260" w:author="Nokia" w:date="2025-05-11T20:18:00Z" w16du:dateUtc="2025-05-11T18:18:00Z">
          <w:r w:rsidRPr="002E38E8" w:rsidDel="005345EA">
            <w:rPr>
              <w:lang w:eastAsia="ja-JP"/>
            </w:rPr>
            <w:delText xml:space="preserve"> on CAPIF-2e</w:delText>
          </w:r>
        </w:del>
        <w:r w:rsidRPr="002E38E8">
          <w:rPr>
            <w:lang w:eastAsia="ja-JP"/>
          </w:rPr>
          <w:t>, the API invoker shall initiate</w:t>
        </w:r>
      </w:ins>
      <w:ins w:id="261" w:author="Nokia" w:date="2025-05-11T20:25:00Z" w16du:dateUtc="2025-05-11T18:25:00Z">
        <w:r w:rsidR="00FF5782">
          <w:rPr>
            <w:lang w:eastAsia="ja-JP"/>
          </w:rPr>
          <w:t xml:space="preserve"> </w:t>
        </w:r>
      </w:ins>
      <w:ins w:id="262" w:author="Nokia" w:date="2025-05-11T20:26:00Z" w16du:dateUtc="2025-05-11T18:26:00Z">
        <w:r w:rsidR="0094282B" w:rsidRPr="0094282B">
          <w:rPr>
            <w:highlight w:val="cyan"/>
            <w:lang w:eastAsia="ja-JP"/>
          </w:rPr>
          <w:t>the</w:t>
        </w:r>
      </w:ins>
      <w:ins w:id="263" w:author="Samsung" w:date="2025-04-29T10:22:00Z">
        <w:r w:rsidRPr="002E38E8">
          <w:rPr>
            <w:lang w:eastAsia="ja-JP"/>
          </w:rPr>
          <w:t xml:space="preserve"> invocation of a</w:t>
        </w:r>
        <w:r w:rsidRPr="002E38E8" w:rsidDel="005904F1">
          <w:rPr>
            <w:lang w:eastAsia="ja-JP"/>
          </w:rPr>
          <w:t xml:space="preserve"> </w:t>
        </w:r>
        <w:r w:rsidRPr="002E38E8">
          <w:rPr>
            <w:lang w:eastAsia="ja-JP"/>
          </w:rPr>
          <w:t xml:space="preserve">3GPP northbound API </w:t>
        </w:r>
      </w:ins>
      <w:ins w:id="264" w:author="Nokia" w:date="2025-05-11T20:25:00Z" w16du:dateUtc="2025-05-11T18:25:00Z">
        <w:r w:rsidR="00FF5782" w:rsidRPr="00FF5782">
          <w:rPr>
            <w:highlight w:val="cyan"/>
            <w:lang w:eastAsia="ja-JP"/>
          </w:rPr>
          <w:t>request</w:t>
        </w:r>
        <w:r w:rsidR="00FF5782">
          <w:rPr>
            <w:lang w:eastAsia="ja-JP"/>
          </w:rPr>
          <w:t xml:space="preserve"> </w:t>
        </w:r>
      </w:ins>
      <w:ins w:id="265" w:author="Samsung" w:date="2025-04-29T10:22:00Z">
        <w:r w:rsidRPr="002E38E8">
          <w:rPr>
            <w:lang w:eastAsia="ja-JP"/>
          </w:rPr>
          <w:t>with the AEF</w:t>
        </w:r>
      </w:ins>
      <w:ins w:id="266" w:author="Samsung" w:date="2025-04-29T10:23:00Z">
        <w:r>
          <w:rPr>
            <w:lang w:eastAsia="ja-JP"/>
          </w:rPr>
          <w:t xml:space="preserve"> including the </w:t>
        </w:r>
      </w:ins>
      <w:ins w:id="267" w:author="Nokia" w:date="2025-05-09T12:47:00Z" w16du:dateUtc="2025-05-09T10:47:00Z">
        <w:r w:rsidR="00B1429E" w:rsidRPr="00B1429E">
          <w:rPr>
            <w:highlight w:val="cyan"/>
            <w:lang w:eastAsia="ja-JP"/>
          </w:rPr>
          <w:t>OAuth 2.0</w:t>
        </w:r>
        <w:r w:rsidR="00B1429E">
          <w:rPr>
            <w:lang w:eastAsia="ja-JP"/>
          </w:rPr>
          <w:t xml:space="preserve"> </w:t>
        </w:r>
      </w:ins>
      <w:ins w:id="268" w:author="Samsung" w:date="2025-04-29T10:23:00Z">
        <w:r>
          <w:rPr>
            <w:lang w:eastAsia="ja-JP"/>
          </w:rPr>
          <w:t>access token in</w:t>
        </w:r>
      </w:ins>
      <w:ins w:id="269" w:author="Samsung" w:date="2025-04-29T10:22:00Z">
        <w:r w:rsidRPr="002E38E8">
          <w:rPr>
            <w:lang w:eastAsia="ja-JP"/>
          </w:rPr>
          <w:t xml:space="preserve"> </w:t>
        </w:r>
      </w:ins>
      <w:ins w:id="270" w:author="Nokia" w:date="2025-05-11T20:27:00Z" w16du:dateUtc="2025-05-11T18:27:00Z">
        <w:r w:rsidR="0094282B" w:rsidRPr="0094282B">
          <w:rPr>
            <w:highlight w:val="cyan"/>
            <w:lang w:eastAsia="ja-JP"/>
          </w:rPr>
          <w:t xml:space="preserve">the request. </w:t>
        </w:r>
      </w:ins>
      <w:ins w:id="271" w:author="Samsung" w:date="2025-04-29T10:22:00Z">
        <w:del w:id="272" w:author="Nokia" w:date="2025-05-09T12:45:00Z" w16du:dateUtc="2025-05-09T10:45:00Z">
          <w:r w:rsidRPr="0094282B" w:rsidDel="0049317E">
            <w:rPr>
              <w:highlight w:val="cyan"/>
              <w:lang w:eastAsia="ja-JP"/>
            </w:rPr>
            <w:delText>northbound API invocation</w:delText>
          </w:r>
        </w:del>
        <w:del w:id="273" w:author="Nokia" w:date="2025-05-11T20:26:00Z" w16du:dateUtc="2025-05-11T18:26:00Z">
          <w:r w:rsidRPr="0094282B" w:rsidDel="0094282B">
            <w:rPr>
              <w:highlight w:val="cyan"/>
              <w:lang w:eastAsia="ja-JP"/>
            </w:rPr>
            <w:delText xml:space="preserve"> </w:delText>
          </w:r>
        </w:del>
        <w:del w:id="274" w:author="Nokia" w:date="2025-05-11T20:27:00Z" w16du:dateUtc="2025-05-11T18:27:00Z">
          <w:r w:rsidRPr="0094282B" w:rsidDel="0094282B">
            <w:rPr>
              <w:highlight w:val="cyan"/>
              <w:lang w:eastAsia="ja-JP"/>
            </w:rPr>
            <w:delText>request</w:delText>
          </w:r>
        </w:del>
        <w:del w:id="275" w:author="Nokia" w:date="2025-05-09T12:47:00Z" w16du:dateUtc="2025-05-09T10:47:00Z">
          <w:r w:rsidRPr="0094282B" w:rsidDel="00B1429E">
            <w:rPr>
              <w:highlight w:val="cyan"/>
              <w:lang w:eastAsia="ja-JP"/>
            </w:rPr>
            <w:delText xml:space="preserve"> as per OAuth 2.0</w:delText>
          </w:r>
        </w:del>
      </w:ins>
      <w:ins w:id="276" w:author="Samsung" w:date="2025-04-29T10:23:00Z">
        <w:r w:rsidRPr="0094282B">
          <w:rPr>
            <w:highlight w:val="cyan"/>
            <w:lang w:eastAsia="ja-JP"/>
          </w:rPr>
          <w:t>.</w:t>
        </w:r>
      </w:ins>
      <w:ins w:id="277" w:author="Samsung" w:date="2025-04-29T10:22:00Z">
        <w:r w:rsidRPr="002E38E8">
          <w:rPr>
            <w:lang w:eastAsia="ja-JP"/>
          </w:rPr>
          <w:t xml:space="preserve"> </w:t>
        </w:r>
      </w:ins>
    </w:p>
    <w:p w14:paraId="28DF67A4" w14:textId="420F9F50" w:rsidR="00822957" w:rsidRDefault="00822957" w:rsidP="00822957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78" w:author="Samsung" w:date="2025-04-29T10:24:00Z"/>
        </w:rPr>
      </w:pPr>
      <w:ins w:id="279" w:author="Samsung" w:date="2025-04-29T10:24:00Z">
        <w:del w:id="280" w:author="Nokia" w:date="2025-05-09T12:46:00Z" w16du:dateUtc="2025-05-09T10:46:00Z">
          <w:r w:rsidRPr="0049317E" w:rsidDel="0049317E">
            <w:rPr>
              <w:highlight w:val="cyan"/>
            </w:rPr>
            <w:delText>The</w:delText>
          </w:r>
          <w:r w:rsidRPr="00B353DA" w:rsidDel="0049317E">
            <w:delText xml:space="preserve"> </w:delText>
          </w:r>
        </w:del>
        <w:r>
          <w:t>AEF</w:t>
        </w:r>
        <w:r w:rsidRPr="00B353DA">
          <w:t xml:space="preserve"> verifies the integrity of the </w:t>
        </w:r>
        <w:r>
          <w:t xml:space="preserve">access </w:t>
        </w:r>
        <w:r w:rsidRPr="00B353DA">
          <w:t xml:space="preserve">token by verifying </w:t>
        </w:r>
        <w:del w:id="281" w:author="Nokia" w:date="2025-05-09T12:46:00Z" w16du:dateUtc="2025-05-09T10:46:00Z">
          <w:r w:rsidRPr="0049317E" w:rsidDel="0049317E">
            <w:rPr>
              <w:highlight w:val="cyan"/>
            </w:rPr>
            <w:delText>the</w:delText>
          </w:r>
          <w:r w:rsidRPr="00B353DA" w:rsidDel="0049317E">
            <w:delText xml:space="preserve"> </w:delText>
          </w:r>
        </w:del>
        <w:r>
          <w:t>CCF</w:t>
        </w:r>
      </w:ins>
      <w:ins w:id="282" w:author="Nokia" w:date="2025-05-09T12:56:00Z" w16du:dateUtc="2025-05-09T10:56:00Z">
        <w:r w:rsidR="00314275" w:rsidRPr="00314275">
          <w:rPr>
            <w:highlight w:val="cyan"/>
          </w:rPr>
          <w:t>-A</w:t>
        </w:r>
      </w:ins>
      <w:ins w:id="283" w:author="Nokia" w:date="2025-05-09T12:57:00Z" w16du:dateUtc="2025-05-09T10:57:00Z">
        <w:r w:rsidR="00314275">
          <w:rPr>
            <w:highlight w:val="cyan"/>
          </w:rPr>
          <w:t>'</w:t>
        </w:r>
      </w:ins>
      <w:ins w:id="284" w:author="Samsung" w:date="2025-04-29T10:24:00Z">
        <w:del w:id="285" w:author="Nokia" w:date="2025-05-09T12:57:00Z" w16du:dateUtc="2025-05-09T10:57:00Z">
          <w:r w:rsidRPr="00314275" w:rsidDel="00314275">
            <w:rPr>
              <w:highlight w:val="cyan"/>
            </w:rPr>
            <w:delText>’</w:delText>
          </w:r>
        </w:del>
        <w:r w:rsidRPr="00314275">
          <w:rPr>
            <w:highlight w:val="cyan"/>
          </w:rPr>
          <w:t>s</w:t>
        </w:r>
        <w:r>
          <w:t xml:space="preserve"> </w:t>
        </w:r>
        <w:r w:rsidRPr="00B353DA">
          <w:t>signature</w:t>
        </w:r>
        <w:r>
          <w:t xml:space="preserve"> to validate the </w:t>
        </w:r>
        <w:r w:rsidRPr="002E38E8">
          <w:rPr>
            <w:lang w:eastAsia="ja-JP"/>
          </w:rPr>
          <w:t>access permission for the requested service API</w:t>
        </w:r>
      </w:ins>
      <w:ins w:id="286" w:author="Samsung" w:date="2025-04-29T10:32:00Z">
        <w:r w:rsidR="007051A4">
          <w:rPr>
            <w:lang w:eastAsia="ja-JP"/>
          </w:rPr>
          <w:t xml:space="preserve"> as specified in</w:t>
        </w:r>
      </w:ins>
      <w:ins w:id="287" w:author="Samsung" w:date="2025-04-29T10:33:00Z">
        <w:r w:rsidR="007051A4">
          <w:rPr>
            <w:lang w:eastAsia="ja-JP"/>
          </w:rPr>
          <w:t xml:space="preserve"> clause 6.5.2.3</w:t>
        </w:r>
      </w:ins>
      <w:ins w:id="288" w:author="Samsung" w:date="2025-04-29T10:24:00Z">
        <w:r w:rsidRPr="002E38E8">
          <w:rPr>
            <w:lang w:eastAsia="ja-JP"/>
          </w:rPr>
          <w:t>.</w:t>
        </w:r>
      </w:ins>
      <w:ins w:id="289" w:author="Nokia" w:date="2025-05-11T20:27:00Z" w16du:dateUtc="2025-05-11T18:27:00Z">
        <w:r w:rsidR="002C35B4">
          <w:rPr>
            <w:lang w:eastAsia="ja-JP"/>
          </w:rPr>
          <w:t xml:space="preserve"> </w:t>
        </w:r>
      </w:ins>
    </w:p>
    <w:p w14:paraId="2476362C" w14:textId="121DED83" w:rsidR="00D50730" w:rsidDel="00822957" w:rsidRDefault="00D50730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290" w:author="Samsung" w:date="2025-04-29T10:24:00Z"/>
        </w:rPr>
      </w:pPr>
    </w:p>
    <w:p w14:paraId="2457CD4F" w14:textId="0D1F2976" w:rsidR="00767B64" w:rsidRPr="00767B64" w:rsidDel="001B3CD3" w:rsidRDefault="00767B64" w:rsidP="00767B64">
      <w:pPr>
        <w:pStyle w:val="EditorsNote"/>
        <w:rPr>
          <w:del w:id="291" w:author="Nokia" w:date="2025-05-09T12:51:00Z" w16du:dateUtc="2025-05-09T10:51:00Z"/>
        </w:rPr>
      </w:pPr>
      <w:commentRangeStart w:id="292"/>
      <w:del w:id="293" w:author="Nokia" w:date="2025-05-09T12:51:00Z" w16du:dateUtc="2025-05-09T10:51:00Z">
        <w:r w:rsidRPr="001B3CD3" w:rsidDel="001B3CD3">
          <w:lastRenderedPageBreak/>
          <w:delText>Editor’s Note: If CCF-A provides the access token,</w:delText>
        </w:r>
        <w:r w:rsidRPr="006E35F2" w:rsidDel="001B3CD3">
          <w:delText xml:space="preserve"> </w:delText>
        </w:r>
        <w:r w:rsidRPr="001B3CD3" w:rsidDel="001B3CD3">
          <w:rPr>
            <w:highlight w:val="cyan"/>
          </w:rPr>
          <w:delText>w</w:delText>
        </w:r>
      </w:del>
      <w:ins w:id="294" w:author="Samsung" w:date="2025-04-29T10:25:00Z">
        <w:del w:id="295" w:author="Nokia" w:date="2025-05-09T12:51:00Z" w16du:dateUtc="2025-05-09T10:51:00Z">
          <w:r w:rsidR="00822957" w:rsidRPr="001B3CD3" w:rsidDel="001B3CD3">
            <w:rPr>
              <w:highlight w:val="cyan"/>
            </w:rPr>
            <w:delText>W</w:delText>
          </w:r>
        </w:del>
      </w:ins>
      <w:del w:id="296" w:author="Nokia" w:date="2025-05-09T12:51:00Z" w16du:dateUtc="2025-05-09T10:51:00Z">
        <w:r w:rsidRPr="001B3CD3" w:rsidDel="001B3CD3">
          <w:rPr>
            <w:highlight w:val="cyan"/>
          </w:rPr>
          <w:delText>hether CCF-A will have sufficient information to authenticate the API invoker before including API invoker ID into the access token is FFS.</w:delText>
        </w:r>
        <w:commentRangeEnd w:id="292"/>
        <w:r w:rsidR="001B3CD3" w:rsidRPr="001B3CD3" w:rsidDel="001B3CD3">
          <w:rPr>
            <w:rStyle w:val="CommentReference"/>
            <w:color w:val="auto"/>
            <w:highlight w:val="cyan"/>
          </w:rPr>
          <w:commentReference w:id="292"/>
        </w:r>
      </w:del>
    </w:p>
    <w:p w14:paraId="3A5A76F6" w14:textId="6757D33B" w:rsidR="006E2890" w:rsidRPr="00197961" w:rsidRDefault="006E2890" w:rsidP="006E2890">
      <w:pPr>
        <w:pStyle w:val="EditorsNote"/>
      </w:pPr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0" w:author="Samsung" w:date="2025-04-29T16:16:00Z" w:initials="r">
    <w:p w14:paraId="2DFEE133" w14:textId="3738A337" w:rsidR="00CA6FA8" w:rsidRDefault="00CA6FA8">
      <w:pPr>
        <w:pStyle w:val="CommentText"/>
      </w:pPr>
      <w:r>
        <w:rPr>
          <w:rStyle w:val="CommentReference"/>
        </w:rPr>
        <w:annotationRef/>
      </w:r>
      <w:r>
        <w:t>Open</w:t>
      </w:r>
      <w:r w:rsidR="008279D9">
        <w:t xml:space="preserve"> for discussion</w:t>
      </w:r>
      <w:r>
        <w:t>. Companies need to check.</w:t>
      </w:r>
    </w:p>
  </w:comment>
  <w:comment w:id="51" w:author="Nokia" w:date="2025-05-11T17:53:00Z" w:initials="aj">
    <w:p w14:paraId="06A89820" w14:textId="77777777" w:rsidR="00937BB3" w:rsidRDefault="003B38E0" w:rsidP="00937BB3">
      <w:pPr>
        <w:pStyle w:val="CommentText"/>
      </w:pPr>
      <w:r>
        <w:rPr>
          <w:rStyle w:val="CommentReference"/>
        </w:rPr>
        <w:annotationRef/>
      </w:r>
      <w:r w:rsidR="00937BB3">
        <w:t>Propose to keep it simple. CCF-B is the initiator towards the AEF-A, hence, include the identifier. i.e. no option</w:t>
      </w:r>
    </w:p>
  </w:comment>
  <w:comment w:id="133" w:author="S3-251715" w:date="2025-04-11T12:41:00Z" w:initials="r">
    <w:p w14:paraId="358A270A" w14:textId="76FD773A" w:rsidR="00767B64" w:rsidRDefault="00767B64" w:rsidP="00767B64">
      <w:pPr>
        <w:pStyle w:val="TH"/>
      </w:pPr>
      <w:r>
        <w:rPr>
          <w:rStyle w:val="CommentReference"/>
        </w:rPr>
        <w:annotationRef/>
      </w:r>
      <w:r>
        <w:t xml:space="preserve">As reason: For AEFPSK derivation (Annex A.1) </w:t>
      </w:r>
    </w:p>
    <w:p w14:paraId="10088201" w14:textId="77777777" w:rsidR="00767B64" w:rsidRPr="00A45C25" w:rsidRDefault="00767B64" w:rsidP="00767B64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p w14:paraId="31700BE6" w14:textId="77777777" w:rsidR="00767B64" w:rsidRDefault="00767B64" w:rsidP="00767B64">
      <w:pPr>
        <w:pStyle w:val="CommentText"/>
      </w:pPr>
      <w:r>
        <w:rPr>
          <w:lang w:val="en-US"/>
        </w:rPr>
        <w:t>(TS 23.222)</w:t>
      </w:r>
    </w:p>
  </w:comment>
  <w:comment w:id="213" w:author="Samsung" w:date="2025-04-29T16:25:00Z" w:initials="r">
    <w:p w14:paraId="31D4EEAA" w14:textId="77777777" w:rsidR="00307C87" w:rsidRPr="002E38E8" w:rsidRDefault="00307C87" w:rsidP="00307C87">
      <w:pPr>
        <w:pStyle w:val="NO"/>
      </w:pPr>
      <w:r>
        <w:rPr>
          <w:rStyle w:val="CommentReference"/>
        </w:rPr>
        <w:annotationRef/>
      </w:r>
      <w:r w:rsidRPr="002E38E8">
        <w:t>NOTE 1</w:t>
      </w:r>
      <w:r>
        <w:t>:</w:t>
      </w:r>
      <w:r w:rsidRPr="002E38E8">
        <w:tab/>
        <w:t>The API invoker may include the CAPIF core function assigned API invoker ID and the Onboard_Secret in the OAuth access token request message for the CAPIF core function to validate the access token request.</w:t>
      </w:r>
    </w:p>
    <w:p w14:paraId="46723C40" w14:textId="277E42C9" w:rsidR="00307C87" w:rsidRDefault="00307C87">
      <w:pPr>
        <w:pStyle w:val="CommentText"/>
      </w:pPr>
    </w:p>
  </w:comment>
  <w:comment w:id="214" w:author="Nokia" w:date="2025-05-09T12:44:00Z" w:initials="aj">
    <w:p w14:paraId="6D40EFD1" w14:textId="77777777" w:rsidR="009770BE" w:rsidRDefault="009770BE" w:rsidP="009770BE">
      <w:pPr>
        <w:pStyle w:val="CommentText"/>
      </w:pPr>
      <w:r>
        <w:rPr>
          <w:rStyle w:val="CommentReference"/>
        </w:rPr>
        <w:annotationRef/>
      </w:r>
      <w:r>
        <w:t>Above is part of the spec</w:t>
      </w:r>
    </w:p>
  </w:comment>
  <w:comment w:id="292" w:author="Nokia" w:date="2025-05-09T12:51:00Z" w:initials="aj">
    <w:p w14:paraId="17E103C9" w14:textId="77777777" w:rsidR="001B3CD3" w:rsidRDefault="001B3CD3" w:rsidP="001B3CD3">
      <w:pPr>
        <w:pStyle w:val="CommentText"/>
      </w:pPr>
      <w:r>
        <w:rPr>
          <w:rStyle w:val="CommentReference"/>
        </w:rPr>
        <w:annotationRef/>
      </w:r>
      <w:r>
        <w:t>First sentence added to resolve this 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FEE133" w15:done="0"/>
  <w15:commentEx w15:paraId="06A89820" w15:paraIdParent="2DFEE133" w15:done="0"/>
  <w15:commentEx w15:paraId="31700BE6" w15:done="0"/>
  <w15:commentEx w15:paraId="46723C40" w15:done="0"/>
  <w15:commentEx w15:paraId="6D40EFD1" w15:paraIdParent="46723C40" w15:done="0"/>
  <w15:commentEx w15:paraId="17E103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3AC798" w16cex:dateUtc="2025-05-11T15:53:00Z"/>
  <w16cex:commentExtensible w16cex:durableId="634102C8" w16cex:dateUtc="2025-05-09T10:44:00Z"/>
  <w16cex:commentExtensible w16cex:durableId="370235EE" w16cex:dateUtc="2025-05-09T10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FEE133" w16cid:durableId="2DFEE133"/>
  <w16cid:commentId w16cid:paraId="06A89820" w16cid:durableId="373AC798"/>
  <w16cid:commentId w16cid:paraId="31700BE6" w16cid:durableId="31700BE6"/>
  <w16cid:commentId w16cid:paraId="46723C40" w16cid:durableId="46723C40"/>
  <w16cid:commentId w16cid:paraId="6D40EFD1" w16cid:durableId="634102C8"/>
  <w16cid:commentId w16cid:paraId="17E103C9" w16cid:durableId="370235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006A" w14:textId="77777777" w:rsidR="00005B9E" w:rsidRDefault="00005B9E">
      <w:r>
        <w:separator/>
      </w:r>
    </w:p>
  </w:endnote>
  <w:endnote w:type="continuationSeparator" w:id="0">
    <w:p w14:paraId="17070A23" w14:textId="77777777" w:rsidR="00005B9E" w:rsidRDefault="00005B9E">
      <w:r>
        <w:continuationSeparator/>
      </w:r>
    </w:p>
  </w:endnote>
  <w:endnote w:type="continuationNotice" w:id="1">
    <w:p w14:paraId="4C38F52A" w14:textId="77777777" w:rsidR="002A77C9" w:rsidRDefault="002A77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4D41" w14:textId="77777777" w:rsidR="00005B9E" w:rsidRDefault="00005B9E">
      <w:r>
        <w:separator/>
      </w:r>
    </w:p>
  </w:footnote>
  <w:footnote w:type="continuationSeparator" w:id="0">
    <w:p w14:paraId="18387538" w14:textId="77777777" w:rsidR="00005B9E" w:rsidRDefault="00005B9E">
      <w:r>
        <w:continuationSeparator/>
      </w:r>
    </w:p>
  </w:footnote>
  <w:footnote w:type="continuationNotice" w:id="1">
    <w:p w14:paraId="3548390C" w14:textId="77777777" w:rsidR="002A77C9" w:rsidRDefault="002A77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5968750">
    <w:abstractNumId w:val="2"/>
  </w:num>
  <w:num w:numId="2" w16cid:durableId="1498307945">
    <w:abstractNumId w:val="1"/>
  </w:num>
  <w:num w:numId="3" w16cid:durableId="1804806413">
    <w:abstractNumId w:val="0"/>
  </w:num>
  <w:num w:numId="4" w16cid:durableId="1923837070">
    <w:abstractNumId w:val="5"/>
  </w:num>
  <w:num w:numId="5" w16cid:durableId="384716272">
    <w:abstractNumId w:val="8"/>
  </w:num>
  <w:num w:numId="6" w16cid:durableId="82148534">
    <w:abstractNumId w:val="6"/>
  </w:num>
  <w:num w:numId="7" w16cid:durableId="1922641361">
    <w:abstractNumId w:val="10"/>
  </w:num>
  <w:num w:numId="8" w16cid:durableId="1544518346">
    <w:abstractNumId w:val="3"/>
  </w:num>
  <w:num w:numId="9" w16cid:durableId="633171786">
    <w:abstractNumId w:val="9"/>
  </w:num>
  <w:num w:numId="10" w16cid:durableId="482429316">
    <w:abstractNumId w:val="4"/>
  </w:num>
  <w:num w:numId="11" w16cid:durableId="16334384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Nokia">
    <w15:presenceInfo w15:providerId="None" w15:userId="Nokia"/>
  </w15:person>
  <w15:person w15:author="S3-251715">
    <w15:presenceInfo w15:providerId="None" w15:userId="S3-25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693"/>
    <w:rsid w:val="00005B9E"/>
    <w:rsid w:val="000100D6"/>
    <w:rsid w:val="00011793"/>
    <w:rsid w:val="00022E4A"/>
    <w:rsid w:val="000237F6"/>
    <w:rsid w:val="00035587"/>
    <w:rsid w:val="00037018"/>
    <w:rsid w:val="0004374A"/>
    <w:rsid w:val="00051328"/>
    <w:rsid w:val="000541B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0F0E72"/>
    <w:rsid w:val="00101244"/>
    <w:rsid w:val="0010778F"/>
    <w:rsid w:val="0012476B"/>
    <w:rsid w:val="0014479B"/>
    <w:rsid w:val="00145D43"/>
    <w:rsid w:val="001519CF"/>
    <w:rsid w:val="001550CC"/>
    <w:rsid w:val="00156BE0"/>
    <w:rsid w:val="00157CC9"/>
    <w:rsid w:val="00192C46"/>
    <w:rsid w:val="001A08B3"/>
    <w:rsid w:val="001A166D"/>
    <w:rsid w:val="001A29E1"/>
    <w:rsid w:val="001A7B60"/>
    <w:rsid w:val="001B3CD3"/>
    <w:rsid w:val="001B52F0"/>
    <w:rsid w:val="001B7A65"/>
    <w:rsid w:val="001D2EAA"/>
    <w:rsid w:val="001E41F3"/>
    <w:rsid w:val="001F4BD6"/>
    <w:rsid w:val="002005C8"/>
    <w:rsid w:val="00201D96"/>
    <w:rsid w:val="00220B05"/>
    <w:rsid w:val="00223E76"/>
    <w:rsid w:val="002244F5"/>
    <w:rsid w:val="0023366F"/>
    <w:rsid w:val="002554F8"/>
    <w:rsid w:val="0026004D"/>
    <w:rsid w:val="002640DD"/>
    <w:rsid w:val="00275D12"/>
    <w:rsid w:val="00284FEB"/>
    <w:rsid w:val="002860C4"/>
    <w:rsid w:val="002926C2"/>
    <w:rsid w:val="002A10C0"/>
    <w:rsid w:val="002A77C9"/>
    <w:rsid w:val="002B09C0"/>
    <w:rsid w:val="002B5741"/>
    <w:rsid w:val="002B5C05"/>
    <w:rsid w:val="002C18C0"/>
    <w:rsid w:val="002C35B4"/>
    <w:rsid w:val="002D1D16"/>
    <w:rsid w:val="002D7A20"/>
    <w:rsid w:val="002E29F2"/>
    <w:rsid w:val="002E472E"/>
    <w:rsid w:val="002F4A14"/>
    <w:rsid w:val="00305409"/>
    <w:rsid w:val="00307C87"/>
    <w:rsid w:val="00314275"/>
    <w:rsid w:val="00315236"/>
    <w:rsid w:val="0034108E"/>
    <w:rsid w:val="003464C6"/>
    <w:rsid w:val="00351EE1"/>
    <w:rsid w:val="003609AA"/>
    <w:rsid w:val="003609EF"/>
    <w:rsid w:val="0036231A"/>
    <w:rsid w:val="003632A2"/>
    <w:rsid w:val="00374DD4"/>
    <w:rsid w:val="0038126A"/>
    <w:rsid w:val="00387434"/>
    <w:rsid w:val="003A7B2F"/>
    <w:rsid w:val="003B38E0"/>
    <w:rsid w:val="003B7A33"/>
    <w:rsid w:val="003B7F04"/>
    <w:rsid w:val="003C2DBE"/>
    <w:rsid w:val="003D01A3"/>
    <w:rsid w:val="003D6CA8"/>
    <w:rsid w:val="003E1A36"/>
    <w:rsid w:val="003E6E50"/>
    <w:rsid w:val="003F275A"/>
    <w:rsid w:val="00400C51"/>
    <w:rsid w:val="00407A8E"/>
    <w:rsid w:val="00410371"/>
    <w:rsid w:val="00412B91"/>
    <w:rsid w:val="004163E1"/>
    <w:rsid w:val="004242F1"/>
    <w:rsid w:val="0042714B"/>
    <w:rsid w:val="00427B69"/>
    <w:rsid w:val="00432FF2"/>
    <w:rsid w:val="00433967"/>
    <w:rsid w:val="00434994"/>
    <w:rsid w:val="00434D8C"/>
    <w:rsid w:val="00445A5C"/>
    <w:rsid w:val="00447366"/>
    <w:rsid w:val="00447661"/>
    <w:rsid w:val="0045070C"/>
    <w:rsid w:val="00482288"/>
    <w:rsid w:val="0049317E"/>
    <w:rsid w:val="004A2526"/>
    <w:rsid w:val="004A52C6"/>
    <w:rsid w:val="004A69FF"/>
    <w:rsid w:val="004B2139"/>
    <w:rsid w:val="004B42BB"/>
    <w:rsid w:val="004B75B7"/>
    <w:rsid w:val="004C4D2B"/>
    <w:rsid w:val="004D27CC"/>
    <w:rsid w:val="004D5235"/>
    <w:rsid w:val="004D6142"/>
    <w:rsid w:val="004E52BE"/>
    <w:rsid w:val="004F2BB2"/>
    <w:rsid w:val="004F699E"/>
    <w:rsid w:val="005009D9"/>
    <w:rsid w:val="00513AD6"/>
    <w:rsid w:val="00515230"/>
    <w:rsid w:val="0051580D"/>
    <w:rsid w:val="005345EA"/>
    <w:rsid w:val="0053481C"/>
    <w:rsid w:val="00546764"/>
    <w:rsid w:val="00547111"/>
    <w:rsid w:val="00550765"/>
    <w:rsid w:val="00550804"/>
    <w:rsid w:val="00562CCC"/>
    <w:rsid w:val="0056789A"/>
    <w:rsid w:val="00583B38"/>
    <w:rsid w:val="005916F3"/>
    <w:rsid w:val="00592D74"/>
    <w:rsid w:val="005A7AAE"/>
    <w:rsid w:val="005B0081"/>
    <w:rsid w:val="005B7732"/>
    <w:rsid w:val="005C1385"/>
    <w:rsid w:val="005E020D"/>
    <w:rsid w:val="005E2C44"/>
    <w:rsid w:val="006017E9"/>
    <w:rsid w:val="006055AE"/>
    <w:rsid w:val="006156B1"/>
    <w:rsid w:val="00621188"/>
    <w:rsid w:val="006257ED"/>
    <w:rsid w:val="006364D7"/>
    <w:rsid w:val="0065536E"/>
    <w:rsid w:val="00655EB1"/>
    <w:rsid w:val="00664A22"/>
    <w:rsid w:val="00665C47"/>
    <w:rsid w:val="00685BB9"/>
    <w:rsid w:val="006946D7"/>
    <w:rsid w:val="00695808"/>
    <w:rsid w:val="00695A6C"/>
    <w:rsid w:val="006B46FB"/>
    <w:rsid w:val="006D7978"/>
    <w:rsid w:val="006E21FB"/>
    <w:rsid w:val="006E2890"/>
    <w:rsid w:val="006E3234"/>
    <w:rsid w:val="007051A4"/>
    <w:rsid w:val="00710DBB"/>
    <w:rsid w:val="00720B05"/>
    <w:rsid w:val="00727ABF"/>
    <w:rsid w:val="00743D34"/>
    <w:rsid w:val="00756E50"/>
    <w:rsid w:val="00767B64"/>
    <w:rsid w:val="0077647D"/>
    <w:rsid w:val="00782849"/>
    <w:rsid w:val="00785599"/>
    <w:rsid w:val="00792342"/>
    <w:rsid w:val="007977A8"/>
    <w:rsid w:val="007B0DC5"/>
    <w:rsid w:val="007B512A"/>
    <w:rsid w:val="007C2097"/>
    <w:rsid w:val="007D6A07"/>
    <w:rsid w:val="007F170D"/>
    <w:rsid w:val="007F20F8"/>
    <w:rsid w:val="007F7259"/>
    <w:rsid w:val="00800340"/>
    <w:rsid w:val="008040A8"/>
    <w:rsid w:val="00806878"/>
    <w:rsid w:val="00806F0C"/>
    <w:rsid w:val="00822352"/>
    <w:rsid w:val="00822957"/>
    <w:rsid w:val="008279D9"/>
    <w:rsid w:val="008279FA"/>
    <w:rsid w:val="008328A5"/>
    <w:rsid w:val="00854D32"/>
    <w:rsid w:val="008626E7"/>
    <w:rsid w:val="008652D8"/>
    <w:rsid w:val="008656DF"/>
    <w:rsid w:val="00870EE7"/>
    <w:rsid w:val="00876E1E"/>
    <w:rsid w:val="00880A55"/>
    <w:rsid w:val="008863B9"/>
    <w:rsid w:val="0088765D"/>
    <w:rsid w:val="00887DA0"/>
    <w:rsid w:val="008A45A6"/>
    <w:rsid w:val="008A71EA"/>
    <w:rsid w:val="008B28CB"/>
    <w:rsid w:val="008B7764"/>
    <w:rsid w:val="008C4E59"/>
    <w:rsid w:val="008C5CCB"/>
    <w:rsid w:val="008D0B04"/>
    <w:rsid w:val="008D27F0"/>
    <w:rsid w:val="008D39FE"/>
    <w:rsid w:val="008F10E7"/>
    <w:rsid w:val="008F3789"/>
    <w:rsid w:val="008F686C"/>
    <w:rsid w:val="00912E47"/>
    <w:rsid w:val="009148DE"/>
    <w:rsid w:val="00920482"/>
    <w:rsid w:val="00921737"/>
    <w:rsid w:val="0092200F"/>
    <w:rsid w:val="00925913"/>
    <w:rsid w:val="00926B4E"/>
    <w:rsid w:val="00937BB3"/>
    <w:rsid w:val="00937F89"/>
    <w:rsid w:val="00941E30"/>
    <w:rsid w:val="0094282B"/>
    <w:rsid w:val="00957063"/>
    <w:rsid w:val="009658DF"/>
    <w:rsid w:val="009707EB"/>
    <w:rsid w:val="009770BE"/>
    <w:rsid w:val="009777D9"/>
    <w:rsid w:val="00991B88"/>
    <w:rsid w:val="009973EF"/>
    <w:rsid w:val="009A5753"/>
    <w:rsid w:val="009A579D"/>
    <w:rsid w:val="009B01DD"/>
    <w:rsid w:val="009B3464"/>
    <w:rsid w:val="009D3B14"/>
    <w:rsid w:val="009E3297"/>
    <w:rsid w:val="009E3ACE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30878"/>
    <w:rsid w:val="00A47E70"/>
    <w:rsid w:val="00A50CF0"/>
    <w:rsid w:val="00A6038D"/>
    <w:rsid w:val="00A725C7"/>
    <w:rsid w:val="00A7558B"/>
    <w:rsid w:val="00A7671C"/>
    <w:rsid w:val="00A949FC"/>
    <w:rsid w:val="00A96782"/>
    <w:rsid w:val="00AA2CBC"/>
    <w:rsid w:val="00AA6682"/>
    <w:rsid w:val="00AB5F4A"/>
    <w:rsid w:val="00AB7462"/>
    <w:rsid w:val="00AC5820"/>
    <w:rsid w:val="00AC587B"/>
    <w:rsid w:val="00AD1CD8"/>
    <w:rsid w:val="00AE0E29"/>
    <w:rsid w:val="00AF119D"/>
    <w:rsid w:val="00B00E2D"/>
    <w:rsid w:val="00B0730E"/>
    <w:rsid w:val="00B13F88"/>
    <w:rsid w:val="00B1429E"/>
    <w:rsid w:val="00B233FD"/>
    <w:rsid w:val="00B258BB"/>
    <w:rsid w:val="00B32263"/>
    <w:rsid w:val="00B3284D"/>
    <w:rsid w:val="00B656C9"/>
    <w:rsid w:val="00B67B97"/>
    <w:rsid w:val="00B7324E"/>
    <w:rsid w:val="00B81D89"/>
    <w:rsid w:val="00B86054"/>
    <w:rsid w:val="00B968C8"/>
    <w:rsid w:val="00BA3EC5"/>
    <w:rsid w:val="00BA51D9"/>
    <w:rsid w:val="00BB1D9B"/>
    <w:rsid w:val="00BB5DFC"/>
    <w:rsid w:val="00BD0D10"/>
    <w:rsid w:val="00BD279D"/>
    <w:rsid w:val="00BD6BB8"/>
    <w:rsid w:val="00BF61DE"/>
    <w:rsid w:val="00BF6FDD"/>
    <w:rsid w:val="00C05502"/>
    <w:rsid w:val="00C06E10"/>
    <w:rsid w:val="00C07C64"/>
    <w:rsid w:val="00C12D8A"/>
    <w:rsid w:val="00C1406D"/>
    <w:rsid w:val="00C14CF3"/>
    <w:rsid w:val="00C34BC7"/>
    <w:rsid w:val="00C52525"/>
    <w:rsid w:val="00C66BA2"/>
    <w:rsid w:val="00C7604B"/>
    <w:rsid w:val="00C858AE"/>
    <w:rsid w:val="00C95985"/>
    <w:rsid w:val="00CA6FA8"/>
    <w:rsid w:val="00CB151B"/>
    <w:rsid w:val="00CB6946"/>
    <w:rsid w:val="00CC5026"/>
    <w:rsid w:val="00CC60B9"/>
    <w:rsid w:val="00CC68D0"/>
    <w:rsid w:val="00CD71D1"/>
    <w:rsid w:val="00CE1C13"/>
    <w:rsid w:val="00CF5C18"/>
    <w:rsid w:val="00CF7154"/>
    <w:rsid w:val="00D01392"/>
    <w:rsid w:val="00D03F9A"/>
    <w:rsid w:val="00D06D51"/>
    <w:rsid w:val="00D12527"/>
    <w:rsid w:val="00D127DE"/>
    <w:rsid w:val="00D201FC"/>
    <w:rsid w:val="00D23CC1"/>
    <w:rsid w:val="00D24991"/>
    <w:rsid w:val="00D40CF0"/>
    <w:rsid w:val="00D4177A"/>
    <w:rsid w:val="00D50255"/>
    <w:rsid w:val="00D50730"/>
    <w:rsid w:val="00D55BE4"/>
    <w:rsid w:val="00D64F7C"/>
    <w:rsid w:val="00D655B2"/>
    <w:rsid w:val="00D66520"/>
    <w:rsid w:val="00D7069E"/>
    <w:rsid w:val="00D83B0E"/>
    <w:rsid w:val="00D86C48"/>
    <w:rsid w:val="00D874EB"/>
    <w:rsid w:val="00D87F7F"/>
    <w:rsid w:val="00D9340F"/>
    <w:rsid w:val="00D95BEE"/>
    <w:rsid w:val="00DA41B8"/>
    <w:rsid w:val="00DA4F7F"/>
    <w:rsid w:val="00DB367C"/>
    <w:rsid w:val="00DE34CF"/>
    <w:rsid w:val="00E11CB1"/>
    <w:rsid w:val="00E13F3D"/>
    <w:rsid w:val="00E16F29"/>
    <w:rsid w:val="00E17DB0"/>
    <w:rsid w:val="00E339EB"/>
    <w:rsid w:val="00E34898"/>
    <w:rsid w:val="00E55C56"/>
    <w:rsid w:val="00E56B02"/>
    <w:rsid w:val="00E8420A"/>
    <w:rsid w:val="00E84552"/>
    <w:rsid w:val="00E96924"/>
    <w:rsid w:val="00EA6653"/>
    <w:rsid w:val="00EB09B7"/>
    <w:rsid w:val="00EC670F"/>
    <w:rsid w:val="00ED5685"/>
    <w:rsid w:val="00ED63FB"/>
    <w:rsid w:val="00EE7D7C"/>
    <w:rsid w:val="00F14D3E"/>
    <w:rsid w:val="00F22013"/>
    <w:rsid w:val="00F25D98"/>
    <w:rsid w:val="00F300FB"/>
    <w:rsid w:val="00F33726"/>
    <w:rsid w:val="00F54D31"/>
    <w:rsid w:val="00F6725C"/>
    <w:rsid w:val="00F71CE4"/>
    <w:rsid w:val="00F91CD1"/>
    <w:rsid w:val="00FA4002"/>
    <w:rsid w:val="00FB6386"/>
    <w:rsid w:val="00FD0808"/>
    <w:rsid w:val="00FF34F4"/>
    <w:rsid w:val="00FF3BDA"/>
    <w:rsid w:val="00FF47D0"/>
    <w:rsid w:val="00FF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6B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B7F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RBI5PAMIO524-1616901215-48139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https://nokia.sharepoint.com/sites/gxp/_layouts/15/DocIdRedir.aspx?ID=RBI5PAMIO524-1616901215-48139</Url>
      <Description>RBI5PAMIO524-1616901215-48139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53981C-E87F-4D2C-9114-ABD2EB236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6A97E-048D-4664-AF8B-307CE4E1FC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9A52B6-0E74-445B-885F-BF57616F4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6B15F0-47B2-446D-8477-438BC2A06AC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3984CBD-FE30-41CD-A67C-1ECD9E6D8FB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AE5B0E-C8FF-4FE0-8887-9BF8D675DA0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1563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2025-05-12T14:56:00Z</dcterms:created>
  <dcterms:modified xsi:type="dcterms:W3CDTF">2025-05-12T14:56:00Z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3c2017ce-3ae6-4133-8789-f0ca9a5f45c8</vt:lpwstr>
  </property>
</Properties>
</file>